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4E2FCD"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9"/>
        <w:gridCol w:w="4435"/>
      </w:tblGrid>
      <w:tr w:rsidR="00A02C54" w:rsidRPr="000713B0" w14:paraId="46023B5A" w14:textId="77777777" w:rsidTr="003330D2">
        <w:trPr>
          <w:trHeight w:val="2551"/>
        </w:trPr>
        <w:tc>
          <w:tcPr>
            <w:tcW w:w="5074" w:type="dxa"/>
            <w:vAlign w:val="center"/>
          </w:tcPr>
          <w:p w14:paraId="378C9727" w14:textId="77777777" w:rsidR="00A02C54" w:rsidRPr="000713B0" w:rsidRDefault="00A02C54" w:rsidP="00CE74EB">
            <w:pPr>
              <w:pStyle w:val="af9"/>
            </w:pPr>
          </w:p>
        </w:tc>
        <w:tc>
          <w:tcPr>
            <w:tcW w:w="4496" w:type="dxa"/>
            <w:vAlign w:val="center"/>
          </w:tcPr>
          <w:p w14:paraId="086DE3B3" w14:textId="77777777" w:rsidR="00D31969" w:rsidRDefault="00D31969" w:rsidP="00D31969">
            <w:pPr>
              <w:pStyle w:val="af4"/>
            </w:pPr>
            <w:r>
              <w:t>УТВЕРЖДАЮ:</w:t>
            </w:r>
          </w:p>
          <w:p w14:paraId="7AC50631" w14:textId="77777777" w:rsidR="00D31969" w:rsidRDefault="00D31969" w:rsidP="00D31969">
            <w:pPr>
              <w:pStyle w:val="af4"/>
            </w:pPr>
            <w:r>
              <w:t xml:space="preserve">Директор Филиала ООО «Байкальская энергетическая </w:t>
            </w:r>
            <w:proofErr w:type="gramStart"/>
            <w:r>
              <w:t>компания»ТЭЦ</w:t>
            </w:r>
            <w:proofErr w:type="gramEnd"/>
            <w:r>
              <w:t>-9</w:t>
            </w:r>
          </w:p>
          <w:p w14:paraId="738B8088" w14:textId="77777777" w:rsidR="00D31969" w:rsidRDefault="00D31969" w:rsidP="00D31969">
            <w:pPr>
              <w:pStyle w:val="af4"/>
            </w:pPr>
          </w:p>
          <w:p w14:paraId="278F782E" w14:textId="49CECFA0" w:rsidR="00A02C54" w:rsidRPr="000713B0" w:rsidRDefault="00D31969" w:rsidP="00D31969">
            <w:pPr>
              <w:pStyle w:val="af4"/>
            </w:pPr>
            <w:r>
              <w:t>_____________</w:t>
            </w:r>
            <w:proofErr w:type="spellStart"/>
            <w:r>
              <w:t>А.В.Нелюбов</w:t>
            </w:r>
            <w:proofErr w:type="spellEnd"/>
          </w:p>
        </w:tc>
      </w:tr>
      <w:tr w:rsidR="000D2063" w:rsidRPr="000713B0" w14:paraId="7DEB7444" w14:textId="77777777" w:rsidTr="00A02C54">
        <w:trPr>
          <w:trHeight w:val="2268"/>
        </w:trPr>
        <w:tc>
          <w:tcPr>
            <w:tcW w:w="9570" w:type="dxa"/>
            <w:gridSpan w:val="2"/>
            <w:vAlign w:val="center"/>
          </w:tcPr>
          <w:p w14:paraId="5EABBFD7" w14:textId="77777777" w:rsidR="005F70C1" w:rsidRPr="000713B0" w:rsidRDefault="005F70C1" w:rsidP="00A02C54">
            <w:pPr>
              <w:pStyle w:val="af0"/>
            </w:pPr>
          </w:p>
        </w:tc>
      </w:tr>
      <w:tr w:rsidR="00A02C54" w:rsidRPr="000713B0" w14:paraId="4068E717" w14:textId="77777777" w:rsidTr="00A02C54">
        <w:trPr>
          <w:trHeight w:val="5669"/>
        </w:trPr>
        <w:tc>
          <w:tcPr>
            <w:tcW w:w="9570" w:type="dxa"/>
            <w:gridSpan w:val="2"/>
            <w:vAlign w:val="center"/>
          </w:tcPr>
          <w:p w14:paraId="4CD85AC0" w14:textId="77777777" w:rsidR="00A02C54" w:rsidRPr="000713B0" w:rsidRDefault="00A02C54" w:rsidP="00A02C54">
            <w:pPr>
              <w:pStyle w:val="af0"/>
            </w:pPr>
            <w:r w:rsidRPr="000713B0">
              <w:t>Документация о закупке</w:t>
            </w:r>
          </w:p>
          <w:permStart w:id="1814319892" w:edGrp="everyone"/>
          <w:p w14:paraId="231E4FF1" w14:textId="7D933BE0" w:rsidR="00A02C54" w:rsidRPr="000713B0" w:rsidRDefault="004D5EC1" w:rsidP="00A02C54">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B39A4092A1EB406690C48587E69144C3"/>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31969">
                  <w:t>об оказании услуг</w:t>
                </w:r>
              </w:sdtContent>
            </w:sdt>
            <w:permEnd w:id="1814319892"/>
            <w:r w:rsidR="00A02C54" w:rsidRPr="000713B0">
              <w:t xml:space="preserve"> </w:t>
            </w:r>
          </w:p>
          <w:p w14:paraId="5CEDA25F" w14:textId="402930BF" w:rsidR="00A02C54" w:rsidRPr="000713B0" w:rsidRDefault="00A02C54" w:rsidP="00A02C54">
            <w:pPr>
              <w:pStyle w:val="af1"/>
            </w:pPr>
            <w:r w:rsidRPr="000713B0">
              <w:t xml:space="preserve">для </w:t>
            </w:r>
            <w:permStart w:id="823750170" w:edGrp="everyone"/>
            <w:sdt>
              <w:sdtPr>
                <w:alias w:val="Подразделение (филиал) заказчика"/>
                <w:tag w:val="Подразделение (филиал) заказчика"/>
                <w:id w:val="1860077339"/>
                <w:placeholder>
                  <w:docPart w:val="D01069A996DC4D49943B00611B931695"/>
                </w:placeholder>
                <w15:color w:val="FFFF00"/>
              </w:sdtPr>
              <w:sdtEndPr>
                <w:rPr>
                  <w:noProof/>
                </w:rPr>
              </w:sdtEndPr>
              <w:sdtContent>
                <w:r w:rsidR="009D53FB">
                  <w:rPr>
                    <w:noProof/>
                  </w:rPr>
                  <w:fldChar w:fldCharType="begin"/>
                </w:r>
                <w:r w:rsidR="009D53FB">
                  <w:rPr>
                    <w:noProof/>
                  </w:rPr>
                  <w:instrText xml:space="preserve"> MERGEFIELD "Подразделение_филиал_заказчика" </w:instrText>
                </w:r>
                <w:r w:rsidR="009D53FB">
                  <w:rPr>
                    <w:noProof/>
                  </w:rPr>
                  <w:fldChar w:fldCharType="separate"/>
                </w:r>
                <w:r w:rsidR="0003406A">
                  <w:rPr>
                    <w:noProof/>
                  </w:rPr>
                  <w:t>«ПЭО_филиал_ТЭЦ-9»</w:t>
                </w:r>
                <w:r w:rsidR="009D53FB">
                  <w:rPr>
                    <w:noProof/>
                  </w:rPr>
                  <w:fldChar w:fldCharType="end"/>
                </w:r>
                <w:r w:rsidR="00185F75">
                  <w:t xml:space="preserve"> </w:t>
                </w:r>
                <w:r w:rsidR="009D53FB">
                  <w:rPr>
                    <w:noProof/>
                  </w:rPr>
                  <w:fldChar w:fldCharType="begin"/>
                </w:r>
                <w:r w:rsidR="009D53FB">
                  <w:rPr>
                    <w:noProof/>
                  </w:rPr>
                  <w:instrText xml:space="preserve"> MERGEFIELD "Заказчик" </w:instrText>
                </w:r>
                <w:r w:rsidR="009D53FB">
                  <w:rPr>
                    <w:noProof/>
                  </w:rPr>
                  <w:fldChar w:fldCharType="separate"/>
                </w:r>
                <w:r w:rsidR="0003406A">
                  <w:rPr>
                    <w:noProof/>
                  </w:rPr>
                  <w:t>«ООО "Байкальская энергетическая компания»</w:t>
                </w:r>
                <w:r w:rsidR="009D53FB">
                  <w:rPr>
                    <w:noProof/>
                  </w:rPr>
                  <w:fldChar w:fldCharType="end"/>
                </w:r>
              </w:sdtContent>
            </w:sdt>
            <w:permEnd w:id="823750170"/>
          </w:p>
          <w:p w14:paraId="237AFDD7" w14:textId="00BE3184" w:rsidR="00A02C54" w:rsidRPr="00AE7A17" w:rsidRDefault="00A02C54" w:rsidP="00DD4C64">
            <w:pPr>
              <w:pStyle w:val="afd"/>
              <w:ind w:left="3402" w:right="3402"/>
            </w:pPr>
            <w:r w:rsidRPr="000713B0">
              <w:t>№</w:t>
            </w:r>
            <w:r w:rsidR="00F17814">
              <w:t xml:space="preserve"> </w:t>
            </w:r>
            <w:bookmarkStart w:id="0" w:name="НомерВПланеЗакупки"/>
            <w:permStart w:id="1133663462" w:edGrp="everyone"/>
            <w:sdt>
              <w:sdtPr>
                <w:alias w:val="Номер в плане закупок"/>
                <w:tag w:val="Номер в плане закупок"/>
                <w:id w:val="-1649282154"/>
                <w:placeholder>
                  <w:docPart w:val="2D210EDFB7C94CB5BEFC72F7397B7067"/>
                </w:placeholder>
                <w15:color w:val="FFFF00"/>
              </w:sdtPr>
              <w:sdtEndPr/>
              <w:sdtContent>
                <w:r w:rsidR="0043322C">
                  <w:rPr>
                    <w:noProof/>
                  </w:rPr>
                  <w:fldChar w:fldCharType="begin"/>
                </w:r>
                <w:r w:rsidR="0043322C">
                  <w:rPr>
                    <w:noProof/>
                  </w:rPr>
                  <w:instrText xml:space="preserve"> MERGEFIELD "Номер_плана_закупки" </w:instrText>
                </w:r>
                <w:r w:rsidR="0043322C">
                  <w:rPr>
                    <w:noProof/>
                  </w:rPr>
                  <w:fldChar w:fldCharType="separate"/>
                </w:r>
                <w:r w:rsidR="0003406A">
                  <w:rPr>
                    <w:noProof/>
                  </w:rPr>
                  <w:t>«</w:t>
                </w:r>
                <w:r w:rsidR="00BF543C">
                  <w:rPr>
                    <w:noProof/>
                  </w:rPr>
                  <w:t>1349</w:t>
                </w:r>
                <w:r w:rsidR="0003406A">
                  <w:rPr>
                    <w:noProof/>
                  </w:rPr>
                  <w:t>»</w:t>
                </w:r>
                <w:r w:rsidR="0043322C">
                  <w:rPr>
                    <w:noProof/>
                  </w:rPr>
                  <w:fldChar w:fldCharType="end"/>
                </w:r>
              </w:sdtContent>
            </w:sdt>
            <w:bookmarkEnd w:id="0"/>
            <w:permEnd w:id="1133663462"/>
          </w:p>
        </w:tc>
      </w:tr>
      <w:tr w:rsidR="00A02C54" w:rsidRPr="000713B0" w14:paraId="3730A1DB" w14:textId="77777777" w:rsidTr="003330D2">
        <w:trPr>
          <w:trHeight w:val="2268"/>
        </w:trPr>
        <w:tc>
          <w:tcPr>
            <w:tcW w:w="9570" w:type="dxa"/>
            <w:gridSpan w:val="2"/>
          </w:tcPr>
          <w:p w14:paraId="137629DC" w14:textId="77777777" w:rsidR="00A02C54" w:rsidRPr="000713B0" w:rsidRDefault="00A02C54" w:rsidP="00CE74EB">
            <w:pPr>
              <w:jc w:val="center"/>
            </w:pPr>
          </w:p>
        </w:tc>
      </w:tr>
    </w:tbl>
    <w:p w14:paraId="5FBE2C98"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1DC19B7D"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2776BCD7" w14:textId="069FDF98" w:rsidR="00321FCF" w:rsidRPr="00321FCF" w:rsidRDefault="003166F5">
      <w:pPr>
        <w:pStyle w:val="16"/>
        <w:tabs>
          <w:tab w:val="right" w:leader="dot" w:pos="9629"/>
        </w:tabs>
        <w:rPr>
          <w:noProof/>
          <w:sz w:val="24"/>
          <w:szCs w:val="22"/>
          <w:lang w:eastAsia="ru-RU"/>
        </w:rPr>
      </w:pPr>
      <w:r w:rsidRPr="00321FCF">
        <w:rPr>
          <w:sz w:val="26"/>
          <w:szCs w:val="24"/>
          <w:highlight w:val="lightGray"/>
        </w:rPr>
        <w:fldChar w:fldCharType="begin"/>
      </w:r>
      <w:r w:rsidRPr="00321FCF">
        <w:rPr>
          <w:sz w:val="26"/>
          <w:szCs w:val="24"/>
          <w:highlight w:val="lightGray"/>
        </w:rPr>
        <w:instrText xml:space="preserve"> TOC \o "1-1" \h \z \u </w:instrText>
      </w:r>
      <w:r w:rsidRPr="00321FCF">
        <w:rPr>
          <w:sz w:val="26"/>
          <w:szCs w:val="24"/>
          <w:highlight w:val="lightGray"/>
        </w:rPr>
        <w:fldChar w:fldCharType="separate"/>
      </w:r>
      <w:hyperlink w:anchor="_Toc143602460" w:history="1">
        <w:r w:rsidR="00321FCF" w:rsidRPr="00321FCF">
          <w:rPr>
            <w:rStyle w:val="ae"/>
            <w:noProof/>
            <w:sz w:val="22"/>
          </w:rPr>
          <w:t>1. Основная информация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_Toc143602460 \h </w:instrText>
        </w:r>
        <w:r w:rsidR="00321FCF" w:rsidRPr="00321FCF">
          <w:rPr>
            <w:noProof/>
            <w:webHidden/>
            <w:sz w:val="22"/>
          </w:rPr>
        </w:r>
        <w:r w:rsidR="00321FCF" w:rsidRPr="00321FCF">
          <w:rPr>
            <w:noProof/>
            <w:webHidden/>
            <w:sz w:val="22"/>
          </w:rPr>
          <w:fldChar w:fldCharType="separate"/>
        </w:r>
        <w:r w:rsidR="006A7C07">
          <w:rPr>
            <w:noProof/>
            <w:webHidden/>
            <w:sz w:val="22"/>
          </w:rPr>
          <w:t>3</w:t>
        </w:r>
        <w:r w:rsidR="00321FCF" w:rsidRPr="00321FCF">
          <w:rPr>
            <w:noProof/>
            <w:webHidden/>
            <w:sz w:val="22"/>
          </w:rPr>
          <w:fldChar w:fldCharType="end"/>
        </w:r>
      </w:hyperlink>
    </w:p>
    <w:p w14:paraId="113740F3" w14:textId="2B7F9625" w:rsidR="00321FCF" w:rsidRPr="00321FCF" w:rsidRDefault="004D5EC1">
      <w:pPr>
        <w:pStyle w:val="16"/>
        <w:tabs>
          <w:tab w:val="right" w:leader="dot" w:pos="9629"/>
        </w:tabs>
        <w:rPr>
          <w:noProof/>
          <w:sz w:val="24"/>
          <w:szCs w:val="22"/>
          <w:lang w:eastAsia="ru-RU"/>
        </w:rPr>
      </w:pPr>
      <w:hyperlink w:anchor="_Toc143602461" w:history="1">
        <w:r w:rsidR="00321FCF" w:rsidRPr="00321FCF">
          <w:rPr>
            <w:rStyle w:val="ae"/>
            <w:noProof/>
            <w:sz w:val="22"/>
          </w:rPr>
          <w:t>2. Основная информация проведения процедуры</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_Toc143602461 \h </w:instrText>
        </w:r>
        <w:r w:rsidR="00321FCF" w:rsidRPr="00321FCF">
          <w:rPr>
            <w:noProof/>
            <w:webHidden/>
            <w:sz w:val="22"/>
          </w:rPr>
        </w:r>
        <w:r w:rsidR="00321FCF" w:rsidRPr="00321FCF">
          <w:rPr>
            <w:noProof/>
            <w:webHidden/>
            <w:sz w:val="22"/>
          </w:rPr>
          <w:fldChar w:fldCharType="separate"/>
        </w:r>
        <w:r w:rsidR="006A7C07">
          <w:rPr>
            <w:noProof/>
            <w:webHidden/>
            <w:sz w:val="22"/>
          </w:rPr>
          <w:t>5</w:t>
        </w:r>
        <w:r w:rsidR="00321FCF" w:rsidRPr="00321FCF">
          <w:rPr>
            <w:noProof/>
            <w:webHidden/>
            <w:sz w:val="22"/>
          </w:rPr>
          <w:fldChar w:fldCharType="end"/>
        </w:r>
      </w:hyperlink>
    </w:p>
    <w:p w14:paraId="0FC370A3" w14:textId="6ECEB167" w:rsidR="00321FCF" w:rsidRPr="00321FCF" w:rsidRDefault="004D5EC1">
      <w:pPr>
        <w:pStyle w:val="16"/>
        <w:tabs>
          <w:tab w:val="right" w:leader="dot" w:pos="9629"/>
        </w:tabs>
        <w:rPr>
          <w:noProof/>
          <w:sz w:val="24"/>
          <w:szCs w:val="22"/>
          <w:lang w:eastAsia="ru-RU"/>
        </w:rPr>
      </w:pPr>
      <w:hyperlink w:anchor="_Toc143602462" w:history="1">
        <w:r w:rsidR="00321FCF" w:rsidRPr="00321FCF">
          <w:rPr>
            <w:rStyle w:val="ae"/>
            <w:noProof/>
            <w:sz w:val="22"/>
          </w:rPr>
          <w:t>3. Требования к предложению участника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_Toc143602462 \h </w:instrText>
        </w:r>
        <w:r w:rsidR="00321FCF" w:rsidRPr="00321FCF">
          <w:rPr>
            <w:noProof/>
            <w:webHidden/>
            <w:sz w:val="22"/>
          </w:rPr>
        </w:r>
        <w:r w:rsidR="00321FCF" w:rsidRPr="00321FCF">
          <w:rPr>
            <w:noProof/>
            <w:webHidden/>
            <w:sz w:val="22"/>
          </w:rPr>
          <w:fldChar w:fldCharType="separate"/>
        </w:r>
        <w:r w:rsidR="006A7C07">
          <w:rPr>
            <w:noProof/>
            <w:webHidden/>
            <w:sz w:val="22"/>
          </w:rPr>
          <w:t>6</w:t>
        </w:r>
        <w:r w:rsidR="00321FCF" w:rsidRPr="00321FCF">
          <w:rPr>
            <w:noProof/>
            <w:webHidden/>
            <w:sz w:val="22"/>
          </w:rPr>
          <w:fldChar w:fldCharType="end"/>
        </w:r>
      </w:hyperlink>
    </w:p>
    <w:p w14:paraId="57C4E632" w14:textId="53CC5E3C" w:rsidR="00321FCF" w:rsidRPr="00321FCF" w:rsidRDefault="004D5EC1">
      <w:pPr>
        <w:pStyle w:val="16"/>
        <w:tabs>
          <w:tab w:val="right" w:leader="dot" w:pos="9629"/>
        </w:tabs>
        <w:rPr>
          <w:noProof/>
          <w:sz w:val="24"/>
          <w:szCs w:val="22"/>
          <w:lang w:eastAsia="ru-RU"/>
        </w:rPr>
      </w:pPr>
      <w:hyperlink w:anchor="_Toc143602463" w:history="1">
        <w:r w:rsidR="00321FCF" w:rsidRPr="00321FCF">
          <w:rPr>
            <w:rStyle w:val="ae"/>
            <w:noProof/>
            <w:sz w:val="22"/>
          </w:rPr>
          <w:t>4. Требования к участникам закупки</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_Toc143602463 \h </w:instrText>
        </w:r>
        <w:r w:rsidR="00321FCF" w:rsidRPr="00321FCF">
          <w:rPr>
            <w:noProof/>
            <w:webHidden/>
            <w:sz w:val="22"/>
          </w:rPr>
        </w:r>
        <w:r w:rsidR="00321FCF" w:rsidRPr="00321FCF">
          <w:rPr>
            <w:noProof/>
            <w:webHidden/>
            <w:sz w:val="22"/>
          </w:rPr>
          <w:fldChar w:fldCharType="separate"/>
        </w:r>
        <w:r w:rsidR="006A7C07">
          <w:rPr>
            <w:noProof/>
            <w:webHidden/>
            <w:sz w:val="22"/>
          </w:rPr>
          <w:t>8</w:t>
        </w:r>
        <w:r w:rsidR="00321FCF" w:rsidRPr="00321FCF">
          <w:rPr>
            <w:noProof/>
            <w:webHidden/>
            <w:sz w:val="22"/>
          </w:rPr>
          <w:fldChar w:fldCharType="end"/>
        </w:r>
      </w:hyperlink>
    </w:p>
    <w:p w14:paraId="37BFE2DB" w14:textId="026F1EA3" w:rsidR="00321FCF" w:rsidRPr="00321FCF" w:rsidRDefault="004D5EC1">
      <w:pPr>
        <w:pStyle w:val="16"/>
        <w:tabs>
          <w:tab w:val="right" w:leader="dot" w:pos="9629"/>
        </w:tabs>
        <w:rPr>
          <w:noProof/>
          <w:sz w:val="24"/>
          <w:szCs w:val="22"/>
          <w:lang w:eastAsia="ru-RU"/>
        </w:rPr>
      </w:pPr>
      <w:hyperlink w:anchor="_Toc143602464" w:history="1">
        <w:r w:rsidR="00321FCF" w:rsidRPr="00321FCF">
          <w:rPr>
            <w:rStyle w:val="ae"/>
            <w:noProof/>
            <w:sz w:val="22"/>
          </w:rPr>
          <w:t>5. Требования к заявке на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_Toc143602464 \h </w:instrText>
        </w:r>
        <w:r w:rsidR="00321FCF" w:rsidRPr="00321FCF">
          <w:rPr>
            <w:noProof/>
            <w:webHidden/>
            <w:sz w:val="22"/>
          </w:rPr>
        </w:r>
        <w:r w:rsidR="00321FCF" w:rsidRPr="00321FCF">
          <w:rPr>
            <w:noProof/>
            <w:webHidden/>
            <w:sz w:val="22"/>
          </w:rPr>
          <w:fldChar w:fldCharType="separate"/>
        </w:r>
        <w:r w:rsidR="006A7C07">
          <w:rPr>
            <w:noProof/>
            <w:webHidden/>
            <w:sz w:val="22"/>
          </w:rPr>
          <w:t>13</w:t>
        </w:r>
        <w:r w:rsidR="00321FCF" w:rsidRPr="00321FCF">
          <w:rPr>
            <w:noProof/>
            <w:webHidden/>
            <w:sz w:val="22"/>
          </w:rPr>
          <w:fldChar w:fldCharType="end"/>
        </w:r>
      </w:hyperlink>
    </w:p>
    <w:p w14:paraId="576ECB77" w14:textId="4D2D7878" w:rsidR="00321FCF" w:rsidRPr="00321FCF" w:rsidRDefault="004D5EC1">
      <w:pPr>
        <w:pStyle w:val="16"/>
        <w:tabs>
          <w:tab w:val="right" w:leader="dot" w:pos="9629"/>
        </w:tabs>
        <w:rPr>
          <w:noProof/>
          <w:sz w:val="24"/>
          <w:szCs w:val="22"/>
          <w:lang w:eastAsia="ru-RU"/>
        </w:rPr>
      </w:pPr>
      <w:hyperlink w:anchor="_Toc143602465" w:history="1">
        <w:r w:rsidR="00321FCF" w:rsidRPr="00321FCF">
          <w:rPr>
            <w:rStyle w:val="ae"/>
            <w:noProof/>
            <w:sz w:val="22"/>
          </w:rPr>
          <w:t>6. Обзор процедуры, участие в закупке</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_Toc143602465 \h </w:instrText>
        </w:r>
        <w:r w:rsidR="00321FCF" w:rsidRPr="00321FCF">
          <w:rPr>
            <w:noProof/>
            <w:webHidden/>
            <w:sz w:val="22"/>
          </w:rPr>
        </w:r>
        <w:r w:rsidR="00321FCF" w:rsidRPr="00321FCF">
          <w:rPr>
            <w:noProof/>
            <w:webHidden/>
            <w:sz w:val="22"/>
          </w:rPr>
          <w:fldChar w:fldCharType="separate"/>
        </w:r>
        <w:r w:rsidR="006A7C07">
          <w:rPr>
            <w:noProof/>
            <w:webHidden/>
            <w:sz w:val="22"/>
          </w:rPr>
          <w:t>21</w:t>
        </w:r>
        <w:r w:rsidR="00321FCF" w:rsidRPr="00321FCF">
          <w:rPr>
            <w:noProof/>
            <w:webHidden/>
            <w:sz w:val="22"/>
          </w:rPr>
          <w:fldChar w:fldCharType="end"/>
        </w:r>
      </w:hyperlink>
    </w:p>
    <w:p w14:paraId="50808140" w14:textId="3AEF505C" w:rsidR="00321FCF" w:rsidRPr="00321FCF" w:rsidRDefault="004D5EC1">
      <w:pPr>
        <w:pStyle w:val="16"/>
        <w:tabs>
          <w:tab w:val="right" w:leader="dot" w:pos="9629"/>
        </w:tabs>
        <w:rPr>
          <w:noProof/>
          <w:sz w:val="24"/>
          <w:szCs w:val="22"/>
          <w:lang w:eastAsia="ru-RU"/>
        </w:rPr>
      </w:pPr>
      <w:hyperlink w:anchor="_Toc143602466" w:history="1">
        <w:r w:rsidR="00321FCF" w:rsidRPr="00321FCF">
          <w:rPr>
            <w:rStyle w:val="ae"/>
            <w:noProof/>
            <w:sz w:val="22"/>
          </w:rPr>
          <w:t>7. Рассмотрение заявок, выбор победителя, заключение договора</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_Toc143602466 \h </w:instrText>
        </w:r>
        <w:r w:rsidR="00321FCF" w:rsidRPr="00321FCF">
          <w:rPr>
            <w:noProof/>
            <w:webHidden/>
            <w:sz w:val="22"/>
          </w:rPr>
        </w:r>
        <w:r w:rsidR="00321FCF" w:rsidRPr="00321FCF">
          <w:rPr>
            <w:noProof/>
            <w:webHidden/>
            <w:sz w:val="22"/>
          </w:rPr>
          <w:fldChar w:fldCharType="separate"/>
        </w:r>
        <w:r w:rsidR="006A7C07">
          <w:rPr>
            <w:noProof/>
            <w:webHidden/>
            <w:sz w:val="22"/>
          </w:rPr>
          <w:t>24</w:t>
        </w:r>
        <w:r w:rsidR="00321FCF" w:rsidRPr="00321FCF">
          <w:rPr>
            <w:noProof/>
            <w:webHidden/>
            <w:sz w:val="22"/>
          </w:rPr>
          <w:fldChar w:fldCharType="end"/>
        </w:r>
      </w:hyperlink>
    </w:p>
    <w:p w14:paraId="6CEB591A" w14:textId="0AA9F180" w:rsidR="00321FCF" w:rsidRPr="00321FCF" w:rsidRDefault="004D5EC1">
      <w:pPr>
        <w:pStyle w:val="16"/>
        <w:tabs>
          <w:tab w:val="right" w:leader="dot" w:pos="9629"/>
        </w:tabs>
        <w:rPr>
          <w:noProof/>
          <w:sz w:val="24"/>
          <w:szCs w:val="22"/>
          <w:lang w:eastAsia="ru-RU"/>
        </w:rPr>
      </w:pPr>
      <w:hyperlink w:anchor="_Toc143602467" w:history="1">
        <w:r w:rsidR="00321FCF" w:rsidRPr="00321FCF">
          <w:rPr>
            <w:rStyle w:val="ae"/>
            <w:noProof/>
            <w:sz w:val="22"/>
          </w:rPr>
          <w:t>8. Критерии оценки заявок</w:t>
        </w:r>
        <w:r w:rsidR="00321FCF" w:rsidRPr="00321FCF">
          <w:rPr>
            <w:noProof/>
            <w:webHidden/>
            <w:sz w:val="22"/>
          </w:rPr>
          <w:tab/>
        </w:r>
        <w:r w:rsidR="00321FCF" w:rsidRPr="00321FCF">
          <w:rPr>
            <w:noProof/>
            <w:webHidden/>
            <w:sz w:val="22"/>
          </w:rPr>
          <w:fldChar w:fldCharType="begin"/>
        </w:r>
        <w:r w:rsidR="00321FCF" w:rsidRPr="00321FCF">
          <w:rPr>
            <w:noProof/>
            <w:webHidden/>
            <w:sz w:val="22"/>
          </w:rPr>
          <w:instrText xml:space="preserve"> PAGEREF _Toc143602467 \h </w:instrText>
        </w:r>
        <w:r w:rsidR="00321FCF" w:rsidRPr="00321FCF">
          <w:rPr>
            <w:noProof/>
            <w:webHidden/>
            <w:sz w:val="22"/>
          </w:rPr>
        </w:r>
        <w:r w:rsidR="00321FCF" w:rsidRPr="00321FCF">
          <w:rPr>
            <w:noProof/>
            <w:webHidden/>
            <w:sz w:val="22"/>
          </w:rPr>
          <w:fldChar w:fldCharType="separate"/>
        </w:r>
        <w:r w:rsidR="006A7C07">
          <w:rPr>
            <w:noProof/>
            <w:webHidden/>
            <w:sz w:val="22"/>
          </w:rPr>
          <w:t>30</w:t>
        </w:r>
        <w:r w:rsidR="00321FCF" w:rsidRPr="00321FCF">
          <w:rPr>
            <w:noProof/>
            <w:webHidden/>
            <w:sz w:val="22"/>
          </w:rPr>
          <w:fldChar w:fldCharType="end"/>
        </w:r>
      </w:hyperlink>
    </w:p>
    <w:p w14:paraId="1BC62705" w14:textId="77777777" w:rsidR="003166F5" w:rsidRDefault="003166F5">
      <w:pPr>
        <w:rPr>
          <w:rFonts w:eastAsia="Times New Roman" w:cs="Arial"/>
          <w:b/>
          <w:color w:val="000000" w:themeColor="text1"/>
          <w:sz w:val="24"/>
          <w:highlight w:val="lightGray"/>
          <w:lang w:eastAsia="ru-RU"/>
        </w:rPr>
      </w:pPr>
      <w:r w:rsidRPr="00321FCF">
        <w:rPr>
          <w:sz w:val="26"/>
          <w:szCs w:val="24"/>
          <w:highlight w:val="lightGray"/>
        </w:rPr>
        <w:fldChar w:fldCharType="end"/>
      </w:r>
      <w:r>
        <w:rPr>
          <w:highlight w:val="lightGray"/>
        </w:rPr>
        <w:br w:type="page"/>
      </w:r>
    </w:p>
    <w:p w14:paraId="1BD3A5F0" w14:textId="77777777" w:rsidR="00CA0E14" w:rsidRDefault="00CA0E14" w:rsidP="00321FCF">
      <w:pPr>
        <w:pStyle w:val="1"/>
        <w:numPr>
          <w:ilvl w:val="0"/>
          <w:numId w:val="18"/>
        </w:numPr>
      </w:pPr>
      <w:bookmarkStart w:id="1" w:name="_Toc143602460"/>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EF1AD5" w:rsidRPr="000713B0" w14:paraId="17BE86B8"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2191A7BB" w14:textId="77777777" w:rsidR="00EF1AD5" w:rsidRPr="000713B0" w:rsidRDefault="00EF1AD5" w:rsidP="00186F7B">
            <w:pPr>
              <w:pStyle w:val="119"/>
            </w:pPr>
          </w:p>
        </w:tc>
        <w:tc>
          <w:tcPr>
            <w:tcW w:w="4394" w:type="dxa"/>
            <w:tcMar>
              <w:top w:w="0" w:type="nil"/>
            </w:tcMar>
          </w:tcPr>
          <w:p w14:paraId="6BDC659B" w14:textId="77777777" w:rsidR="00EF1AD5" w:rsidRPr="00F17814" w:rsidRDefault="00EF1AD5" w:rsidP="002F2A41">
            <w:r w:rsidRPr="000713B0">
              <w:t>Заказчик</w:t>
            </w:r>
          </w:p>
        </w:tc>
        <w:sdt>
          <w:sdtPr>
            <w:alias w:val="Заказчик"/>
            <w:tag w:val="Заказчик"/>
            <w:id w:val="-1598785106"/>
            <w:placeholder>
              <w:docPart w:val="FFC72ECC7C3D4F469B7E0010C6EFA621"/>
            </w:placeholder>
            <w15:color w:val="FFFF00"/>
          </w:sdtPr>
          <w:sdtEndPr/>
          <w:sdtContent>
            <w:tc>
              <w:tcPr>
                <w:tcW w:w="4395" w:type="dxa"/>
                <w:tcMar>
                  <w:top w:w="0" w:type="nil"/>
                </w:tcMar>
              </w:tcPr>
              <w:p w14:paraId="0132DFC0" w14:textId="57CE5DB2" w:rsidR="00EF1AD5" w:rsidRPr="000713B0" w:rsidRDefault="009D53FB" w:rsidP="00E828B0">
                <w:r>
                  <w:rPr>
                    <w:noProof/>
                  </w:rPr>
                  <w:fldChar w:fldCharType="begin"/>
                </w:r>
                <w:r>
                  <w:rPr>
                    <w:noProof/>
                  </w:rPr>
                  <w:instrText xml:space="preserve"> MERGEFIELD "Заказчик" </w:instrText>
                </w:r>
                <w:r>
                  <w:rPr>
                    <w:noProof/>
                  </w:rPr>
                  <w:fldChar w:fldCharType="separate"/>
                </w:r>
                <w:r w:rsidR="0003406A">
                  <w:rPr>
                    <w:noProof/>
                  </w:rPr>
                  <w:t xml:space="preserve">ООО "Байкальская энергетическая компания </w:t>
                </w:r>
                <w:r>
                  <w:rPr>
                    <w:noProof/>
                  </w:rPr>
                  <w:fldChar w:fldCharType="end"/>
                </w:r>
              </w:p>
            </w:tc>
          </w:sdtContent>
        </w:sdt>
      </w:tr>
      <w:tr w:rsidR="008F603B" w:rsidRPr="000713B0" w14:paraId="7A416CE3" w14:textId="77777777" w:rsidTr="009A2CC4">
        <w:trPr>
          <w:trHeight w:val="20"/>
        </w:trPr>
        <w:tc>
          <w:tcPr>
            <w:tcW w:w="851" w:type="dxa"/>
          </w:tcPr>
          <w:p w14:paraId="0342FCA4" w14:textId="77777777" w:rsidR="008F603B" w:rsidRPr="000713B0" w:rsidRDefault="008F603B" w:rsidP="00186F7B">
            <w:pPr>
              <w:pStyle w:val="119"/>
            </w:pPr>
          </w:p>
        </w:tc>
        <w:tc>
          <w:tcPr>
            <w:tcW w:w="4394" w:type="dxa"/>
          </w:tcPr>
          <w:p w14:paraId="3BE2DC9C" w14:textId="77777777" w:rsidR="008F603B" w:rsidRPr="000713B0" w:rsidRDefault="008F603B" w:rsidP="002F2A41">
            <w:r>
              <w:t>Подразделение (филиал) заказчика</w:t>
            </w:r>
          </w:p>
        </w:tc>
        <w:sdt>
          <w:sdtPr>
            <w:alias w:val="Подразделение (филиал) заказчика"/>
            <w:tag w:val="Подразделение (филиал) заказчика"/>
            <w:id w:val="-944313588"/>
            <w:placeholder>
              <w:docPart w:val="9F40BDB5DF234EBAA9115A95F589C710"/>
            </w:placeholder>
            <w15:color w:val="FFFF00"/>
          </w:sdtPr>
          <w:sdtEndPr/>
          <w:sdtContent>
            <w:tc>
              <w:tcPr>
                <w:tcW w:w="4395" w:type="dxa"/>
              </w:tcPr>
              <w:p w14:paraId="09361146" w14:textId="22ED653C" w:rsidR="008F603B" w:rsidRDefault="009D53FB" w:rsidP="00E828B0">
                <w:r>
                  <w:rPr>
                    <w:noProof/>
                  </w:rPr>
                  <w:fldChar w:fldCharType="begin"/>
                </w:r>
                <w:r>
                  <w:rPr>
                    <w:noProof/>
                  </w:rPr>
                  <w:instrText xml:space="preserve"> MERGEFIELD "Подразделение_филиал_заказчика" </w:instrText>
                </w:r>
                <w:r>
                  <w:rPr>
                    <w:noProof/>
                  </w:rPr>
                  <w:fldChar w:fldCharType="separate"/>
                </w:r>
                <w:r w:rsidR="0003406A">
                  <w:rPr>
                    <w:noProof/>
                  </w:rPr>
                  <w:t>ПЭО _филиал_ТЭЦ-9»</w:t>
                </w:r>
                <w:r>
                  <w:rPr>
                    <w:noProof/>
                  </w:rPr>
                  <w:fldChar w:fldCharType="end"/>
                </w:r>
              </w:p>
            </w:tc>
          </w:sdtContent>
        </w:sdt>
      </w:tr>
      <w:tr w:rsidR="0056005A" w:rsidRPr="000713B0" w14:paraId="37AF66AF" w14:textId="77777777" w:rsidTr="009A2CC4">
        <w:trPr>
          <w:trHeight w:val="709"/>
        </w:trPr>
        <w:tc>
          <w:tcPr>
            <w:tcW w:w="851" w:type="dxa"/>
            <w:shd w:val="clear" w:color="auto" w:fill="FFFFCD" w:themeFill="background2"/>
          </w:tcPr>
          <w:p w14:paraId="3AFB4517" w14:textId="77777777" w:rsidR="0056005A" w:rsidRPr="000713B0" w:rsidRDefault="0056005A" w:rsidP="00984AB2">
            <w:pPr>
              <w:pStyle w:val="119"/>
            </w:pPr>
          </w:p>
        </w:tc>
        <w:tc>
          <w:tcPr>
            <w:tcW w:w="4394" w:type="dxa"/>
            <w:shd w:val="clear" w:color="auto" w:fill="FFFFCD" w:themeFill="background2"/>
          </w:tcPr>
          <w:p w14:paraId="54964A50" w14:textId="77777777" w:rsidR="0056005A" w:rsidRPr="00810C39" w:rsidRDefault="0056005A" w:rsidP="00984AB2">
            <w:pPr>
              <w:rPr>
                <w:lang w:val="en-US"/>
              </w:rPr>
            </w:pPr>
            <w:r w:rsidRPr="000713B0">
              <w:t>Предмет договора</w:t>
            </w:r>
          </w:p>
        </w:tc>
        <w:tc>
          <w:tcPr>
            <w:tcW w:w="4395" w:type="dxa"/>
            <w:shd w:val="clear" w:color="auto" w:fill="FFFFCD" w:themeFill="background2"/>
          </w:tcPr>
          <w:p w14:paraId="24ADB96E" w14:textId="7E50E146" w:rsidR="0056005A" w:rsidRPr="000713B0" w:rsidRDefault="005832A6" w:rsidP="00E828B0">
            <w:pPr>
              <w:rPr>
                <w:highlight w:val="yellow"/>
              </w:rPr>
            </w:pPr>
            <w:r w:rsidRPr="00D77B47">
              <w:t xml:space="preserve">Оказание </w:t>
            </w:r>
            <w:proofErr w:type="gramStart"/>
            <w:r w:rsidRPr="00D77B47">
              <w:t>услуг  по</w:t>
            </w:r>
            <w:proofErr w:type="gramEnd"/>
            <w:r w:rsidRPr="00D77B47">
              <w:t xml:space="preserve"> снятию ограничений, увеличение эффективности работы  ВЗП котлов №№1,3,7</w:t>
            </w:r>
            <w:r>
              <w:t>,</w:t>
            </w:r>
            <w:r w:rsidRPr="00D77B47">
              <w:t>8,9,10,11 ТЭЦ-9</w:t>
            </w:r>
          </w:p>
        </w:tc>
      </w:tr>
      <w:tr w:rsidR="0056005A" w:rsidRPr="000713B0" w14:paraId="34C79B35" w14:textId="77777777" w:rsidTr="009A2CC4">
        <w:trPr>
          <w:trHeight w:val="20"/>
        </w:trPr>
        <w:tc>
          <w:tcPr>
            <w:tcW w:w="851" w:type="dxa"/>
            <w:shd w:val="clear" w:color="auto" w:fill="FFFFCD" w:themeFill="background2"/>
          </w:tcPr>
          <w:p w14:paraId="5F032A7A" w14:textId="77777777" w:rsidR="0056005A" w:rsidRPr="000713B0" w:rsidRDefault="0056005A" w:rsidP="00984AB2">
            <w:pPr>
              <w:pStyle w:val="119"/>
            </w:pPr>
          </w:p>
        </w:tc>
        <w:tc>
          <w:tcPr>
            <w:tcW w:w="4394" w:type="dxa"/>
            <w:shd w:val="clear" w:color="auto" w:fill="FFFFCD" w:themeFill="background2"/>
          </w:tcPr>
          <w:p w14:paraId="17818189" w14:textId="77777777" w:rsidR="0056005A" w:rsidRPr="000713B0" w:rsidRDefault="0056005A" w:rsidP="00984AB2">
            <w:r w:rsidRPr="000713B0">
              <w:t>Сведения о начальной (максимальной) цене договора (цена лота)</w:t>
            </w:r>
          </w:p>
        </w:tc>
        <w:bookmarkStart w:id="2" w:name="НМЦД"/>
        <w:tc>
          <w:tcPr>
            <w:tcW w:w="4395" w:type="dxa"/>
            <w:shd w:val="clear" w:color="auto" w:fill="FFFFCD" w:themeFill="background2"/>
          </w:tcPr>
          <w:p w14:paraId="5E5317DE" w14:textId="2A66C72C" w:rsidR="0056005A" w:rsidRPr="00705864" w:rsidRDefault="004D5EC1" w:rsidP="008B4448">
            <w:sdt>
              <w:sdtPr>
                <w:rPr>
                  <w:noProof/>
                </w:rPr>
                <w:alias w:val="НМЦД"/>
                <w:tag w:val="НМЦД"/>
                <w:id w:val="-1900275233"/>
                <w:placeholder>
                  <w:docPart w:val="98AD9CC1ABCB42109FEDABECC4C8BDBA"/>
                </w:placeholder>
                <w15:color w:val="FFFF00"/>
              </w:sdtPr>
              <w:sdtEndPr/>
              <w:sdtContent>
                <w:sdt>
                  <w:sdtPr>
                    <w:rPr>
                      <w:noProof/>
                    </w:rPr>
                    <w:alias w:val="НМЦД"/>
                    <w:tag w:val="НМЦД"/>
                    <w:id w:val="-1567260994"/>
                    <w:placeholder>
                      <w:docPart w:val="5F6646A80A9349039635A284A74ECD9E"/>
                    </w:placeholder>
                    <w15:color w:val="FFFF00"/>
                  </w:sdtPr>
                  <w:sdtEndPr/>
                  <w:sdtContent>
                    <w:r w:rsidR="0079665E">
                      <w:rPr>
                        <w:noProof/>
                      </w:rPr>
                      <w:t>700 760</w:t>
                    </w:r>
                    <w:r w:rsidR="00D77B47">
                      <w:rPr>
                        <w:noProof/>
                      </w:rPr>
                      <w:t>,</w:t>
                    </w:r>
                    <w:r w:rsidR="00D77B47">
                      <w:rPr>
                        <w:noProof/>
                        <w:lang w:val="en-US"/>
                      </w:rPr>
                      <w:t>00</w:t>
                    </w:r>
                  </w:sdtContent>
                </w:sdt>
              </w:sdtContent>
            </w:sdt>
            <w:r w:rsidR="0056005A" w:rsidRPr="00212FD0">
              <w:t xml:space="preserve"> </w:t>
            </w:r>
            <w:sdt>
              <w:sdtPr>
                <w:id w:val="-881862757"/>
                <w:placeholder>
                  <w:docPart w:val="93F08529997249A0AEA3FDAB40AE5E03"/>
                </w:placeholder>
                <w15:color w:val="FFFF00"/>
                <w:comboBox>
                  <w:listItem w:displayText="без учета НДС" w:value="без учета НДС"/>
                  <w:listItem w:displayText="с учетом НДС" w:value="с учетом НДС"/>
                </w:comboBox>
              </w:sdtPr>
              <w:sdtEndPr/>
              <w:sdtContent>
                <w:r w:rsidR="0079741D">
                  <w:t>рублей без учета НДС</w:t>
                </w:r>
              </w:sdtContent>
            </w:sdt>
            <w:bookmarkEnd w:id="2"/>
          </w:p>
        </w:tc>
      </w:tr>
      <w:tr w:rsidR="0056005A" w:rsidRPr="000713B0" w14:paraId="45EA5CF2" w14:textId="77777777" w:rsidTr="009A2CC4">
        <w:trPr>
          <w:trHeight w:val="20"/>
        </w:trPr>
        <w:tc>
          <w:tcPr>
            <w:tcW w:w="851" w:type="dxa"/>
            <w:shd w:val="clear" w:color="auto" w:fill="FFFFCD" w:themeFill="background2"/>
          </w:tcPr>
          <w:p w14:paraId="689A07E2" w14:textId="77777777" w:rsidR="0056005A" w:rsidRPr="000713B0" w:rsidRDefault="0056005A" w:rsidP="00984AB2">
            <w:pPr>
              <w:pStyle w:val="119"/>
            </w:pPr>
          </w:p>
        </w:tc>
        <w:tc>
          <w:tcPr>
            <w:tcW w:w="4394" w:type="dxa"/>
            <w:shd w:val="clear" w:color="auto" w:fill="FFFFCD" w:themeFill="background2"/>
          </w:tcPr>
          <w:p w14:paraId="782D5BD0" w14:textId="77777777" w:rsidR="0056005A" w:rsidRPr="00974B72" w:rsidRDefault="0056005A" w:rsidP="00984AB2">
            <w:pPr>
              <w:rPr>
                <w:lang w:val="en-US"/>
              </w:rPr>
            </w:pPr>
            <w:r w:rsidRPr="000713B0">
              <w:t>НДС, рублей</w:t>
            </w:r>
          </w:p>
        </w:tc>
        <w:tc>
          <w:tcPr>
            <w:tcW w:w="4395" w:type="dxa"/>
            <w:shd w:val="clear" w:color="auto" w:fill="FFFFCD" w:themeFill="background2"/>
          </w:tcPr>
          <w:p w14:paraId="7F283E48" w14:textId="765DDE0D" w:rsidR="0056005A" w:rsidRPr="000713B0" w:rsidRDefault="00880F40" w:rsidP="00E828B0">
            <w:r>
              <w:rPr>
                <w:noProof/>
                <w:lang w:val="en-US"/>
              </w:rPr>
              <w:t>140 152</w:t>
            </w:r>
            <w:r>
              <w:rPr>
                <w:noProof/>
              </w:rPr>
              <w:t>,00</w:t>
            </w:r>
          </w:p>
        </w:tc>
      </w:tr>
      <w:tr w:rsidR="00D55702" w:rsidRPr="000713B0" w14:paraId="314E9401" w14:textId="77777777" w:rsidTr="009A2CC4">
        <w:trPr>
          <w:trHeight w:val="20"/>
        </w:trPr>
        <w:tc>
          <w:tcPr>
            <w:tcW w:w="851" w:type="dxa"/>
            <w:shd w:val="clear" w:color="auto" w:fill="FFFFCD" w:themeFill="background2"/>
          </w:tcPr>
          <w:p w14:paraId="4AFC9571" w14:textId="77777777" w:rsidR="00D55702" w:rsidRPr="000713B0" w:rsidRDefault="00D55702" w:rsidP="00BD4BC1">
            <w:pPr>
              <w:pStyle w:val="119"/>
            </w:pPr>
          </w:p>
        </w:tc>
        <w:tc>
          <w:tcPr>
            <w:tcW w:w="4394" w:type="dxa"/>
            <w:shd w:val="clear" w:color="auto" w:fill="FFFFCD" w:themeFill="background2"/>
          </w:tcPr>
          <w:p w14:paraId="56FDEE9C" w14:textId="77777777" w:rsidR="00D55702" w:rsidRDefault="00D55702" w:rsidP="00BD4BC1">
            <w:r>
              <w:t>Максимально допустимый размер аванса</w:t>
            </w:r>
          </w:p>
        </w:tc>
        <w:tc>
          <w:tcPr>
            <w:tcW w:w="4395" w:type="dxa"/>
            <w:shd w:val="clear" w:color="auto" w:fill="FFFFCD" w:themeFill="background2"/>
          </w:tcPr>
          <w:p w14:paraId="66B7B95A" w14:textId="3BF16497" w:rsidR="00D55702" w:rsidRDefault="0003406A" w:rsidP="00BD4BC1">
            <w:pPr>
              <w:rPr>
                <w:noProof/>
              </w:rPr>
            </w:pPr>
            <w:r>
              <w:rPr>
                <w:noProof/>
              </w:rPr>
              <w:t>нет</w:t>
            </w:r>
            <w:r w:rsidR="00D55702">
              <w:rPr>
                <w:noProof/>
              </w:rPr>
              <w:fldChar w:fldCharType="begin"/>
            </w:r>
            <w:r w:rsidR="00D55702">
              <w:rPr>
                <w:noProof/>
              </w:rPr>
              <w:instrText xml:space="preserve"> MERGEFIELD "Аванс" </w:instrText>
            </w:r>
            <w:r w:rsidR="004D5EC1">
              <w:rPr>
                <w:noProof/>
              </w:rPr>
              <w:fldChar w:fldCharType="separate"/>
            </w:r>
            <w:r w:rsidR="00D55702">
              <w:rPr>
                <w:noProof/>
              </w:rPr>
              <w:fldChar w:fldCharType="end"/>
            </w:r>
          </w:p>
        </w:tc>
      </w:tr>
      <w:tr w:rsidR="00BD4BC1" w:rsidRPr="000713B0" w14:paraId="76376950" w14:textId="77777777" w:rsidTr="009A2CC4">
        <w:trPr>
          <w:trHeight w:val="20"/>
        </w:trPr>
        <w:tc>
          <w:tcPr>
            <w:tcW w:w="851" w:type="dxa"/>
            <w:shd w:val="clear" w:color="auto" w:fill="FFFFCD" w:themeFill="background2"/>
          </w:tcPr>
          <w:p w14:paraId="2E90A9D4" w14:textId="77777777" w:rsidR="00BD4BC1" w:rsidRPr="000713B0" w:rsidRDefault="00BD4BC1" w:rsidP="00BD4BC1">
            <w:pPr>
              <w:pStyle w:val="119"/>
            </w:pPr>
          </w:p>
        </w:tc>
        <w:tc>
          <w:tcPr>
            <w:tcW w:w="4394" w:type="dxa"/>
            <w:shd w:val="clear" w:color="auto" w:fill="FFFFCD" w:themeFill="background2"/>
          </w:tcPr>
          <w:p w14:paraId="7ECFFE15" w14:textId="77777777" w:rsidR="00BD4BC1" w:rsidRPr="00CD41A9" w:rsidRDefault="00BD4BC1" w:rsidP="00BD4BC1">
            <w:r>
              <w:t>В том числе в закупке предусмотрены товары производства РФ</w:t>
            </w:r>
          </w:p>
        </w:tc>
        <w:tc>
          <w:tcPr>
            <w:tcW w:w="4395" w:type="dxa"/>
            <w:shd w:val="clear" w:color="auto" w:fill="FFFFCD" w:themeFill="background2"/>
          </w:tcPr>
          <w:p w14:paraId="0C536431" w14:textId="0C0B7C94" w:rsidR="00BD4BC1" w:rsidRDefault="00BD4BC1" w:rsidP="00BD4BC1">
            <w:pPr>
              <w:rPr>
                <w:noProof/>
              </w:rPr>
            </w:pPr>
            <w:r>
              <w:rPr>
                <w:noProof/>
              </w:rPr>
              <w:fldChar w:fldCharType="begin"/>
            </w:r>
            <w:r>
              <w:rPr>
                <w:noProof/>
              </w:rPr>
              <w:instrText xml:space="preserve"> MERGEFIELD "В_том_числе_в_закупке_предусмотрены_тов" </w:instrText>
            </w:r>
            <w:r>
              <w:rPr>
                <w:noProof/>
              </w:rPr>
              <w:fldChar w:fldCharType="separate"/>
            </w:r>
            <w:r w:rsidR="00830434">
              <w:rPr>
                <w:noProof/>
              </w:rPr>
              <w:t xml:space="preserve">да </w:t>
            </w:r>
            <w:r>
              <w:rPr>
                <w:noProof/>
              </w:rPr>
              <w:fldChar w:fldCharType="end"/>
            </w:r>
          </w:p>
        </w:tc>
      </w:tr>
      <w:tr w:rsidR="00BD4BC1" w:rsidRPr="000713B0" w14:paraId="176F641C" w14:textId="77777777" w:rsidTr="009A2CC4">
        <w:trPr>
          <w:trHeight w:val="20"/>
        </w:trPr>
        <w:tc>
          <w:tcPr>
            <w:tcW w:w="851" w:type="dxa"/>
            <w:shd w:val="clear" w:color="auto" w:fill="FFFFCD" w:themeFill="background2"/>
          </w:tcPr>
          <w:p w14:paraId="46D02723" w14:textId="77777777" w:rsidR="00BD4BC1" w:rsidRPr="000713B0" w:rsidRDefault="00BD4BC1" w:rsidP="00BD4BC1">
            <w:pPr>
              <w:pStyle w:val="119"/>
            </w:pPr>
          </w:p>
        </w:tc>
        <w:tc>
          <w:tcPr>
            <w:tcW w:w="4394" w:type="dxa"/>
            <w:shd w:val="clear" w:color="auto" w:fill="FFFFCD" w:themeFill="background2"/>
          </w:tcPr>
          <w:p w14:paraId="3A7A33F8" w14:textId="77777777" w:rsidR="00BD4BC1" w:rsidRPr="00CD41A9" w:rsidRDefault="00806609" w:rsidP="00BD4BC1">
            <w:proofErr w:type="gramStart"/>
            <w:r w:rsidRPr="00806609">
              <w:t>Кроме того</w:t>
            </w:r>
            <w:proofErr w:type="gramEnd"/>
            <w:r w:rsidRPr="00806609">
              <w:t xml:space="preserve"> цена материалов (в т.ч. оборудования), предоставляемых заказчиком</w:t>
            </w:r>
          </w:p>
        </w:tc>
        <w:tc>
          <w:tcPr>
            <w:tcW w:w="4395" w:type="dxa"/>
            <w:shd w:val="clear" w:color="auto" w:fill="FFFFCD" w:themeFill="background2"/>
          </w:tcPr>
          <w:p w14:paraId="7D288B27" w14:textId="5C930824" w:rsidR="00BD4BC1" w:rsidRDefault="00651D74" w:rsidP="00BD4BC1">
            <w:pPr>
              <w:rPr>
                <w:noProof/>
              </w:rPr>
            </w:pPr>
            <w:r>
              <w:rPr>
                <w:noProof/>
              </w:rPr>
              <w:t>0</w:t>
            </w:r>
          </w:p>
        </w:tc>
      </w:tr>
      <w:tr w:rsidR="00BD4BC1" w:rsidRPr="000713B0" w14:paraId="7BDD312F" w14:textId="77777777" w:rsidTr="00BD4BC1">
        <w:trPr>
          <w:trHeight w:val="787"/>
        </w:trPr>
        <w:tc>
          <w:tcPr>
            <w:tcW w:w="851" w:type="dxa"/>
          </w:tcPr>
          <w:p w14:paraId="27605346" w14:textId="77777777" w:rsidR="00BD4BC1" w:rsidRPr="000713B0" w:rsidRDefault="00BD4BC1" w:rsidP="00BD4BC1">
            <w:pPr>
              <w:pStyle w:val="119"/>
            </w:pPr>
          </w:p>
        </w:tc>
        <w:tc>
          <w:tcPr>
            <w:tcW w:w="4394" w:type="dxa"/>
          </w:tcPr>
          <w:p w14:paraId="35677AC0" w14:textId="77777777" w:rsidR="00BD4BC1" w:rsidRPr="00330B11" w:rsidRDefault="00BD4BC1" w:rsidP="00BD4BC1">
            <w:r w:rsidRPr="00CD41A9">
              <w:t>Краткое описание предмета закупки</w:t>
            </w:r>
          </w:p>
        </w:tc>
        <w:tc>
          <w:tcPr>
            <w:tcW w:w="4395" w:type="dxa"/>
          </w:tcPr>
          <w:p w14:paraId="5DDCD4D1" w14:textId="62E5B76F" w:rsidR="00BD4BC1" w:rsidRDefault="00880F40" w:rsidP="00BD4BC1">
            <w:pPr>
              <w:rPr>
                <w:noProof/>
              </w:rPr>
            </w:pPr>
            <w:r>
              <w:rPr>
                <w:noProof/>
              </w:rPr>
              <w:t>Очистка ВЗП котлоагрегатов</w:t>
            </w:r>
          </w:p>
        </w:tc>
      </w:tr>
      <w:tr w:rsidR="00C4575E" w:rsidRPr="000713B0" w14:paraId="64D96F7C" w14:textId="77777777" w:rsidTr="008B7720">
        <w:trPr>
          <w:trHeight w:val="567"/>
        </w:trPr>
        <w:tc>
          <w:tcPr>
            <w:tcW w:w="851" w:type="dxa"/>
          </w:tcPr>
          <w:p w14:paraId="6FB4E16A" w14:textId="77777777" w:rsidR="00C4575E" w:rsidRPr="000713B0" w:rsidRDefault="00C4575E" w:rsidP="00C4575E">
            <w:pPr>
              <w:pStyle w:val="119"/>
            </w:pPr>
          </w:p>
        </w:tc>
        <w:tc>
          <w:tcPr>
            <w:tcW w:w="4394" w:type="dxa"/>
          </w:tcPr>
          <w:p w14:paraId="09389DC4" w14:textId="77777777" w:rsidR="00C4575E" w:rsidRPr="00C4575E" w:rsidRDefault="00C4575E" w:rsidP="00C4575E">
            <w:r w:rsidRPr="00C4575E">
              <w:t>Рассмотрение альтернативных предложений</w:t>
            </w:r>
          </w:p>
        </w:tc>
        <w:tc>
          <w:tcPr>
            <w:tcW w:w="4395" w:type="dxa"/>
          </w:tcPr>
          <w:p w14:paraId="5C091E3A" w14:textId="345E198F" w:rsidR="00C4575E" w:rsidRPr="00C4575E" w:rsidRDefault="0003406A" w:rsidP="00C4575E">
            <w:pPr>
              <w:rPr>
                <w:noProof/>
              </w:rPr>
            </w:pPr>
            <w:r>
              <w:rPr>
                <w:noProof/>
              </w:rPr>
              <w:t>Не предусмотрено</w:t>
            </w:r>
          </w:p>
        </w:tc>
      </w:tr>
      <w:tr w:rsidR="00BD4BC1" w:rsidRPr="000713B0" w14:paraId="5DF73FE8" w14:textId="77777777" w:rsidTr="009A2CC4">
        <w:trPr>
          <w:trHeight w:val="20"/>
        </w:trPr>
        <w:tc>
          <w:tcPr>
            <w:tcW w:w="851" w:type="dxa"/>
          </w:tcPr>
          <w:p w14:paraId="0496CEC7" w14:textId="77777777" w:rsidR="00BD4BC1" w:rsidRPr="000713B0" w:rsidRDefault="00BD4BC1" w:rsidP="00BD4BC1">
            <w:pPr>
              <w:pStyle w:val="119"/>
            </w:pPr>
          </w:p>
        </w:tc>
        <w:tc>
          <w:tcPr>
            <w:tcW w:w="4394" w:type="dxa"/>
          </w:tcPr>
          <w:p w14:paraId="28875CE5" w14:textId="77777777" w:rsidR="00BD4BC1" w:rsidRPr="00621399" w:rsidRDefault="00BD4BC1" w:rsidP="00BD4BC1">
            <w:pPr>
              <w:rPr>
                <w:lang w:val="en-US"/>
              </w:rPr>
            </w:pPr>
            <w:r w:rsidRPr="000713B0">
              <w:t>Способ закупки</w:t>
            </w:r>
          </w:p>
        </w:tc>
        <w:sdt>
          <w:sdtPr>
            <w:rPr>
              <w:noProof/>
            </w:rPr>
            <w:alias w:val="Способ закупки"/>
            <w:tag w:val="Способ закупки"/>
            <w:id w:val="1744752774"/>
            <w:placeholder>
              <w:docPart w:val="57975BA892F24D2C9515E863D88565CF"/>
            </w:placeholder>
            <w15:color w:val="FFFF00"/>
          </w:sdtPr>
          <w:sdtEndPr/>
          <w:sdtContent>
            <w:tc>
              <w:tcPr>
                <w:tcW w:w="4395" w:type="dxa"/>
              </w:tcPr>
              <w:p w14:paraId="6C03844C" w14:textId="48FB99FC" w:rsidR="00BD4BC1" w:rsidRPr="000713B0" w:rsidRDefault="0079741D" w:rsidP="00BD4BC1">
                <w:pPr>
                  <w:rPr>
                    <w:noProof/>
                  </w:rPr>
                </w:pPr>
                <w:r>
                  <w:rPr>
                    <w:noProof/>
                  </w:rPr>
                  <w:t>Электронный конкурс СМСП</w:t>
                </w:r>
              </w:p>
            </w:tc>
          </w:sdtContent>
        </w:sdt>
      </w:tr>
      <w:tr w:rsidR="00BD4BC1" w:rsidRPr="000713B0" w14:paraId="7B31108A" w14:textId="77777777" w:rsidTr="009A2CC4">
        <w:tblPrEx>
          <w:tblLook w:val="0640" w:firstRow="0" w:lastRow="1" w:firstColumn="0" w:lastColumn="0" w:noHBand="1" w:noVBand="1"/>
        </w:tblPrEx>
        <w:trPr>
          <w:trHeight w:val="20"/>
        </w:trPr>
        <w:tc>
          <w:tcPr>
            <w:tcW w:w="851" w:type="dxa"/>
            <w:shd w:val="clear" w:color="auto" w:fill="FFFFCD" w:themeFill="background2"/>
          </w:tcPr>
          <w:p w14:paraId="715BA17D" w14:textId="77777777" w:rsidR="00BD4BC1" w:rsidRPr="000713B0" w:rsidRDefault="00BD4BC1" w:rsidP="00BD4BC1">
            <w:pPr>
              <w:pStyle w:val="119"/>
            </w:pPr>
          </w:p>
        </w:tc>
        <w:tc>
          <w:tcPr>
            <w:tcW w:w="4394" w:type="dxa"/>
            <w:shd w:val="clear" w:color="auto" w:fill="FFFFCD" w:themeFill="background2"/>
          </w:tcPr>
          <w:p w14:paraId="634F1C10" w14:textId="77777777" w:rsidR="00BD4BC1" w:rsidRDefault="00BD4BC1" w:rsidP="00BD4BC1">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858934837EDA4CC2ACA5D14214E4DDA0"/>
              </w:placeholder>
              <w15:color w:val="FFFF00"/>
            </w:sdtPr>
            <w:sdtEndPr/>
            <w:sdtContent>
              <w:sdt>
                <w:sdtPr>
                  <w:alias w:val="Место вскрытия заявок"/>
                  <w:tag w:val="Место вскрытия заявок"/>
                  <w:id w:val="1920366224"/>
                  <w:placeholder>
                    <w:docPart w:val="8F1A9004E41140558FB8FCEBEE834A85"/>
                  </w:placeholder>
                  <w15:color w:val="FFFF00"/>
                </w:sdtPr>
                <w:sdtEndPr/>
                <w:sdtContent>
                  <w:sdt>
                    <w:sdtPr>
                      <w:id w:val="-1252200061"/>
                      <w:placeholder>
                        <w:docPart w:val="AEB97CC797814FEC8253EF726E065B6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6CF48221" w14:textId="464C736C" w:rsidR="00BD4BC1" w:rsidRPr="00EB3AC5" w:rsidRDefault="0003406A" w:rsidP="00BD4BC1">
                        <w:proofErr w:type="spellStart"/>
                        <w:r>
                          <w:t>СберБанк</w:t>
                        </w:r>
                        <w:proofErr w:type="spellEnd"/>
                        <w:r>
                          <w:t>-АСТ https://utp.sberbank-ast.ru/</w:t>
                        </w:r>
                      </w:p>
                    </w:sdtContent>
                  </w:sdt>
                </w:sdtContent>
              </w:sdt>
            </w:sdtContent>
          </w:sdt>
          <w:bookmarkEnd w:id="3" w:displacedByCustomXml="prev"/>
        </w:tc>
      </w:tr>
      <w:tr w:rsidR="00BD4BC1" w:rsidRPr="000713B0" w14:paraId="19E9B4D7" w14:textId="77777777" w:rsidTr="009A2CC4">
        <w:trPr>
          <w:trHeight w:val="20"/>
        </w:trPr>
        <w:tc>
          <w:tcPr>
            <w:tcW w:w="851" w:type="dxa"/>
          </w:tcPr>
          <w:p w14:paraId="24547559" w14:textId="77777777" w:rsidR="00BD4BC1" w:rsidRPr="000713B0" w:rsidRDefault="00BD4BC1" w:rsidP="00BD4BC1">
            <w:pPr>
              <w:pStyle w:val="119"/>
            </w:pPr>
          </w:p>
        </w:tc>
        <w:tc>
          <w:tcPr>
            <w:tcW w:w="4394" w:type="dxa"/>
          </w:tcPr>
          <w:p w14:paraId="57268A82" w14:textId="77777777" w:rsidR="00BD4BC1" w:rsidRPr="00164235" w:rsidRDefault="00BD4BC1" w:rsidP="00BD4BC1">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9A70EDD43DE64CE0A5A3949828371AF8"/>
            </w:placeholder>
            <w15:color w:val="FFFF00"/>
          </w:sdtPr>
          <w:sdtEndPr/>
          <w:sdtContent>
            <w:tc>
              <w:tcPr>
                <w:tcW w:w="4395" w:type="dxa"/>
              </w:tcPr>
              <w:p w14:paraId="7C9C7963" w14:textId="2D7198F9" w:rsidR="00BD4BC1" w:rsidRDefault="0079665E" w:rsidP="00BD4BC1">
                <w:proofErr w:type="spellStart"/>
                <w:r>
                  <w:t>Барахтенко</w:t>
                </w:r>
                <w:proofErr w:type="spellEnd"/>
                <w:r>
                  <w:t xml:space="preserve"> Сергей Михайлович</w:t>
                </w:r>
              </w:p>
            </w:tc>
          </w:sdtContent>
        </w:sdt>
      </w:tr>
      <w:tr w:rsidR="00BD4BC1" w:rsidRPr="000713B0" w14:paraId="27E3160C" w14:textId="77777777" w:rsidTr="009A2CC4">
        <w:trPr>
          <w:trHeight w:val="20"/>
        </w:trPr>
        <w:tc>
          <w:tcPr>
            <w:tcW w:w="851" w:type="dxa"/>
          </w:tcPr>
          <w:p w14:paraId="35CB68E8" w14:textId="77777777" w:rsidR="00BD4BC1" w:rsidRPr="000713B0" w:rsidRDefault="00BD4BC1" w:rsidP="00BD4BC1">
            <w:pPr>
              <w:pStyle w:val="119"/>
            </w:pPr>
          </w:p>
        </w:tc>
        <w:tc>
          <w:tcPr>
            <w:tcW w:w="4394" w:type="dxa"/>
          </w:tcPr>
          <w:p w14:paraId="57846D16" w14:textId="77777777" w:rsidR="00BD4BC1" w:rsidRPr="000713B0" w:rsidRDefault="00BD4BC1" w:rsidP="00BD4BC1">
            <w:r>
              <w:t>Телефон технического специалиста</w:t>
            </w:r>
          </w:p>
        </w:tc>
        <w:sdt>
          <w:sdtPr>
            <w:alias w:val="Телефон тех. специалиста"/>
            <w:tag w:val="Телефон тех. специалиста"/>
            <w:id w:val="105236258"/>
            <w:placeholder>
              <w:docPart w:val="F432985E16314ED6A48FFC666DB94534"/>
            </w:placeholder>
            <w15:color w:val="FFFF00"/>
          </w:sdtPr>
          <w:sdtEndPr/>
          <w:sdtContent>
            <w:tc>
              <w:tcPr>
                <w:tcW w:w="4395" w:type="dxa"/>
              </w:tcPr>
              <w:p w14:paraId="0E59D8E9" w14:textId="7ACA5E1A" w:rsidR="00BD4BC1" w:rsidRPr="000713B0" w:rsidRDefault="000626A9" w:rsidP="00BD4BC1">
                <w:r>
                  <w:t>83955 503-</w:t>
                </w:r>
                <w:r w:rsidR="0079665E">
                  <w:t>380</w:t>
                </w:r>
                <w:r w:rsidR="00BD4BC1">
                  <w:rPr>
                    <w:noProof/>
                  </w:rPr>
                  <w:fldChar w:fldCharType="begin"/>
                </w:r>
                <w:r w:rsidR="00BD4BC1">
                  <w:rPr>
                    <w:noProof/>
                  </w:rPr>
                  <w:instrText xml:space="preserve"> MERGEFIELD "Телефон_технического_специалиста"</w:instrText>
                </w:r>
                <w:r w:rsidR="004D5EC1">
                  <w:rPr>
                    <w:noProof/>
                  </w:rPr>
                  <w:fldChar w:fldCharType="separate"/>
                </w:r>
                <w:r w:rsidR="00BD4BC1">
                  <w:rPr>
                    <w:noProof/>
                  </w:rPr>
                  <w:fldChar w:fldCharType="end"/>
                </w:r>
              </w:p>
            </w:tc>
          </w:sdtContent>
        </w:sdt>
      </w:tr>
      <w:tr w:rsidR="00BD4BC1" w:rsidRPr="000713B0" w14:paraId="435EFFB6" w14:textId="77777777" w:rsidTr="009A2CC4">
        <w:trPr>
          <w:trHeight w:val="20"/>
        </w:trPr>
        <w:tc>
          <w:tcPr>
            <w:tcW w:w="851" w:type="dxa"/>
          </w:tcPr>
          <w:p w14:paraId="4DD19510" w14:textId="77777777" w:rsidR="00BD4BC1" w:rsidRPr="000713B0" w:rsidRDefault="00BD4BC1" w:rsidP="00BD4BC1">
            <w:pPr>
              <w:pStyle w:val="119"/>
            </w:pPr>
          </w:p>
        </w:tc>
        <w:tc>
          <w:tcPr>
            <w:tcW w:w="4394" w:type="dxa"/>
          </w:tcPr>
          <w:p w14:paraId="7C506452" w14:textId="77777777" w:rsidR="00BD4BC1" w:rsidRPr="00621399" w:rsidRDefault="00BD4BC1" w:rsidP="00BD4BC1">
            <w:r>
              <w:t>Электронная почта технического специалиста</w:t>
            </w:r>
          </w:p>
        </w:tc>
        <w:sdt>
          <w:sdtPr>
            <w:alias w:val="Эл. почта тех. специалиста"/>
            <w:tag w:val="Эл. почта тех. специалиста"/>
            <w:id w:val="-696236927"/>
            <w:placeholder>
              <w:docPart w:val="0B32562955BB46C68FF8B009CA33DD89"/>
            </w:placeholder>
            <w15:color w:val="FFFF00"/>
          </w:sdtPr>
          <w:sdtEndPr/>
          <w:sdtContent>
            <w:tc>
              <w:tcPr>
                <w:tcW w:w="4395" w:type="dxa"/>
              </w:tcPr>
              <w:sdt>
                <w:sdtPr>
                  <w:alias w:val="Эл. почта куратора закупки"/>
                  <w:tag w:val="Эл. почта куратора закупки"/>
                  <w:id w:val="-293679398"/>
                  <w:placeholder>
                    <w:docPart w:val="2D254341635B4A9DA615D6CB1B2D03FC"/>
                  </w:placeholder>
                  <w15:color w:val="FFFF00"/>
                </w:sdtPr>
                <w:sdtEndPr/>
                <w:sdtContent>
                  <w:p w14:paraId="7A859F02" w14:textId="408B4BB1" w:rsidR="0052254B" w:rsidRPr="00FE660C" w:rsidRDefault="0052254B" w:rsidP="0052254B">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sidR="0079665E">
                      <w:rPr>
                        <w:sz w:val="24"/>
                        <w:szCs w:val="24"/>
                        <w:lang w:val="en-US" w:eastAsia="ru-RU"/>
                      </w:rPr>
                      <w:t>Barakhtenko</w:t>
                    </w:r>
                    <w:r w:rsidR="0079665E">
                      <w:rPr>
                        <w:sz w:val="24"/>
                        <w:szCs w:val="24"/>
                        <w:lang w:eastAsia="ru-RU"/>
                      </w:rPr>
                      <w:t>_</w:t>
                    </w:r>
                    <w:r w:rsidR="00D77B47">
                      <w:rPr>
                        <w:sz w:val="24"/>
                        <w:szCs w:val="24"/>
                        <w:lang w:val="en-US" w:eastAsia="ru-RU"/>
                      </w:rPr>
                      <w:t>S</w:t>
                    </w:r>
                    <w:r w:rsidR="0079665E">
                      <w:rPr>
                        <w:sz w:val="24"/>
                        <w:szCs w:val="24"/>
                        <w:lang w:val="en-US" w:eastAsia="ru-RU"/>
                      </w:rPr>
                      <w:t>M</w:t>
                    </w:r>
                    <w:r>
                      <w:rPr>
                        <w:sz w:val="24"/>
                        <w:szCs w:val="24"/>
                        <w:lang w:eastAsia="ru-RU"/>
                      </w:rPr>
                      <w:t>@</w:t>
                    </w:r>
                    <w:r w:rsidRPr="00FE660C">
                      <w:rPr>
                        <w:sz w:val="24"/>
                        <w:szCs w:val="24"/>
                        <w:lang w:eastAsia="ru-RU"/>
                      </w:rPr>
                      <w:t>baikalenergy.com</w:t>
                    </w:r>
                  </w:p>
                  <w:p w14:paraId="7331FFF7" w14:textId="77777777" w:rsidR="0052254B" w:rsidRDefault="0052254B" w:rsidP="0052254B">
                    <w:r w:rsidRPr="00FE660C">
                      <w:rPr>
                        <w:noProof/>
                      </w:rPr>
                      <w:fldChar w:fldCharType="end"/>
                    </w:r>
                  </w:p>
                </w:sdtContent>
              </w:sdt>
              <w:p w14:paraId="7982101D" w14:textId="6035AAD4" w:rsidR="00F46879" w:rsidRDefault="00F46879" w:rsidP="00F46879">
                <w:pPr>
                  <w:jc w:val="both"/>
                  <w:outlineLvl w:val="0"/>
                </w:pPr>
              </w:p>
              <w:p w14:paraId="33259201" w14:textId="7F9A1759" w:rsidR="00BD4BC1" w:rsidRDefault="00BD4BC1" w:rsidP="00BD4BC1"/>
            </w:tc>
          </w:sdtContent>
        </w:sdt>
      </w:tr>
      <w:tr w:rsidR="00BD4BC1" w:rsidRPr="000713B0" w14:paraId="7E90C77D" w14:textId="77777777" w:rsidTr="009A2CC4">
        <w:trPr>
          <w:trHeight w:val="20"/>
        </w:trPr>
        <w:tc>
          <w:tcPr>
            <w:tcW w:w="851" w:type="dxa"/>
          </w:tcPr>
          <w:p w14:paraId="2E84D0AB" w14:textId="77777777" w:rsidR="00BD4BC1" w:rsidRPr="000713B0" w:rsidRDefault="00BD4BC1" w:rsidP="00BD4BC1">
            <w:pPr>
              <w:pStyle w:val="119"/>
            </w:pPr>
          </w:p>
        </w:tc>
        <w:tc>
          <w:tcPr>
            <w:tcW w:w="4394" w:type="dxa"/>
          </w:tcPr>
          <w:p w14:paraId="38460B03" w14:textId="77777777" w:rsidR="00BD4BC1" w:rsidRDefault="00BD4BC1" w:rsidP="00BD4BC1">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8AE2FA2C63F940D190824F6DB6D9ABAE"/>
            </w:placeholder>
            <w15:color w:val="FFFF00"/>
          </w:sdtPr>
          <w:sdtEndPr/>
          <w:sdtContent>
            <w:tc>
              <w:tcPr>
                <w:tcW w:w="4395" w:type="dxa"/>
              </w:tcPr>
              <w:p w14:paraId="7221323A" w14:textId="034D332A" w:rsidR="00BD4BC1" w:rsidRDefault="00AF5326" w:rsidP="00BD4BC1">
                <w:pPr>
                  <w:rPr>
                    <w:noProof/>
                  </w:rPr>
                </w:pPr>
                <w:r>
                  <w:rPr>
                    <w:noProof/>
                  </w:rPr>
                  <w:t>Шарымова Ирина Николаевна</w:t>
                </w:r>
                <w:r w:rsidR="00BD4BC1">
                  <w:rPr>
                    <w:noProof/>
                  </w:rPr>
                  <w:fldChar w:fldCharType="begin"/>
                </w:r>
                <w:r w:rsidR="00BD4BC1">
                  <w:rPr>
                    <w:noProof/>
                  </w:rPr>
                  <w:instrText xml:space="preserve"> MERGEFIELD "Куратор_закупки" </w:instrText>
                </w:r>
                <w:r w:rsidR="004D5EC1">
                  <w:rPr>
                    <w:noProof/>
                  </w:rPr>
                  <w:fldChar w:fldCharType="separate"/>
                </w:r>
                <w:r w:rsidR="00BD4BC1">
                  <w:rPr>
                    <w:noProof/>
                  </w:rPr>
                  <w:fldChar w:fldCharType="end"/>
                </w:r>
              </w:p>
            </w:tc>
          </w:sdtContent>
        </w:sdt>
      </w:tr>
      <w:tr w:rsidR="00BD4BC1" w:rsidRPr="000713B0" w14:paraId="74451D86" w14:textId="77777777" w:rsidTr="009A2CC4">
        <w:trPr>
          <w:trHeight w:val="20"/>
        </w:trPr>
        <w:tc>
          <w:tcPr>
            <w:tcW w:w="851" w:type="dxa"/>
          </w:tcPr>
          <w:p w14:paraId="13420052" w14:textId="77777777" w:rsidR="00BD4BC1" w:rsidRPr="000713B0" w:rsidRDefault="00BD4BC1" w:rsidP="00BD4BC1">
            <w:pPr>
              <w:pStyle w:val="119"/>
            </w:pPr>
          </w:p>
        </w:tc>
        <w:tc>
          <w:tcPr>
            <w:tcW w:w="4394" w:type="dxa"/>
          </w:tcPr>
          <w:p w14:paraId="661311A5" w14:textId="77777777" w:rsidR="00BD4BC1" w:rsidRPr="000713B0" w:rsidRDefault="00BD4BC1" w:rsidP="00BD4BC1">
            <w:r>
              <w:t xml:space="preserve">Телефон куратора закупки </w:t>
            </w:r>
          </w:p>
        </w:tc>
        <w:sdt>
          <w:sdtPr>
            <w:alias w:val="Телефон куратора закупки"/>
            <w:tag w:val="Телефон куратора закупки"/>
            <w:id w:val="584111768"/>
            <w:placeholder>
              <w:docPart w:val="4B2E5B5C9E1A4DE485787170FCE9C7AB"/>
            </w:placeholder>
            <w15:color w:val="FFFF00"/>
          </w:sdtPr>
          <w:sdtEndPr/>
          <w:sdtContent>
            <w:tc>
              <w:tcPr>
                <w:tcW w:w="4395" w:type="dxa"/>
              </w:tcPr>
              <w:p w14:paraId="0498C834" w14:textId="33A4E5F1" w:rsidR="00BD4BC1" w:rsidRPr="000713B0" w:rsidRDefault="00BD4BC1" w:rsidP="00BD4BC1">
                <w:r>
                  <w:rPr>
                    <w:noProof/>
                  </w:rPr>
                  <w:fldChar w:fldCharType="begin"/>
                </w:r>
                <w:r>
                  <w:rPr>
                    <w:noProof/>
                  </w:rPr>
                  <w:instrText xml:space="preserve"> MERGEFIELD "Телефон_куратора_закупки" </w:instrText>
                </w:r>
                <w:r>
                  <w:rPr>
                    <w:noProof/>
                  </w:rPr>
                  <w:fldChar w:fldCharType="separate"/>
                </w:r>
                <w:r w:rsidR="00AF5326">
                  <w:rPr>
                    <w:noProof/>
                  </w:rPr>
                  <w:t>83955 50</w:t>
                </w:r>
                <w:r w:rsidR="00E64D5D">
                  <w:rPr>
                    <w:noProof/>
                  </w:rPr>
                  <w:t>-</w:t>
                </w:r>
                <w:r w:rsidR="00AF5326">
                  <w:rPr>
                    <w:noProof/>
                  </w:rPr>
                  <w:t>3561</w:t>
                </w:r>
                <w:r>
                  <w:rPr>
                    <w:noProof/>
                  </w:rPr>
                  <w:fldChar w:fldCharType="end"/>
                </w:r>
              </w:p>
            </w:tc>
          </w:sdtContent>
        </w:sdt>
      </w:tr>
      <w:tr w:rsidR="00BD4BC1" w:rsidRPr="000713B0" w14:paraId="1BD52DE7" w14:textId="77777777" w:rsidTr="009A2CC4">
        <w:trPr>
          <w:trHeight w:val="20"/>
        </w:trPr>
        <w:tc>
          <w:tcPr>
            <w:tcW w:w="851" w:type="dxa"/>
          </w:tcPr>
          <w:p w14:paraId="1A8A8515" w14:textId="77777777" w:rsidR="00BD4BC1" w:rsidRPr="000713B0" w:rsidRDefault="00BD4BC1" w:rsidP="00BD4BC1">
            <w:pPr>
              <w:pStyle w:val="119"/>
            </w:pPr>
          </w:p>
        </w:tc>
        <w:tc>
          <w:tcPr>
            <w:tcW w:w="4394" w:type="dxa"/>
          </w:tcPr>
          <w:p w14:paraId="4F204394" w14:textId="77777777" w:rsidR="00BD4BC1" w:rsidRDefault="00BD4BC1" w:rsidP="00BD4BC1">
            <w:r>
              <w:t>Электронная почта куратора закупки</w:t>
            </w:r>
          </w:p>
        </w:tc>
        <w:sdt>
          <w:sdtPr>
            <w:alias w:val="Эл. почта куратора закупки"/>
            <w:tag w:val="Эл. почта куратора закупки"/>
            <w:id w:val="983200101"/>
            <w:placeholder>
              <w:docPart w:val="1F5CB2F54FA24C8B8E361EAF1275C0E5"/>
            </w:placeholder>
            <w15:color w:val="FFFF00"/>
          </w:sdtPr>
          <w:sdtEndPr/>
          <w:sdtContent>
            <w:tc>
              <w:tcPr>
                <w:tcW w:w="4395" w:type="dxa"/>
              </w:tcPr>
              <w:p w14:paraId="4CAF9156" w14:textId="0A890B56" w:rsidR="00AF5326" w:rsidRDefault="00BD4BC1" w:rsidP="00AF5326">
                <w:pPr>
                  <w:jc w:val="both"/>
                  <w:outlineLvl w:val="0"/>
                </w:pPr>
                <w:r>
                  <w:rPr>
                    <w:noProof/>
                  </w:rPr>
                  <w:fldChar w:fldCharType="begin"/>
                </w:r>
                <w:r>
                  <w:rPr>
                    <w:noProof/>
                  </w:rPr>
                  <w:instrText xml:space="preserve"> MERGEFIELD "Электронная_почта_куратора_закупки" </w:instrText>
                </w:r>
                <w:r>
                  <w:rPr>
                    <w:noProof/>
                  </w:rPr>
                  <w:fldChar w:fldCharType="separate"/>
                </w:r>
                <w:r w:rsidR="00AF5326">
                  <w:t xml:space="preserve"> </w:t>
                </w:r>
              </w:p>
              <w:sdt>
                <w:sdtPr>
                  <w:alias w:val="Эл. почта куратора закупки"/>
                  <w:tag w:val="Эл. почта куратора закупки"/>
                  <w:id w:val="1631206213"/>
                  <w:placeholder>
                    <w:docPart w:val="19E1F11ED77A447D9A176A6FF7504215"/>
                  </w:placeholder>
                  <w15:color w:val="FFFF00"/>
                </w:sdtPr>
                <w:sdtEndPr/>
                <w:sdtContent>
                  <w:p w14:paraId="09FBAC24" w14:textId="0FF9080A" w:rsidR="00AF5326" w:rsidRPr="00FE660C" w:rsidRDefault="00AF5326" w:rsidP="00AF5326">
                    <w:pPr>
                      <w:jc w:val="both"/>
                      <w:outlineLvl w:val="0"/>
                      <w:rPr>
                        <w:sz w:val="24"/>
                        <w:szCs w:val="24"/>
                        <w:u w:val="single"/>
                        <w:lang w:eastAsia="ru-RU"/>
                      </w:rPr>
                    </w:pPr>
                    <w:r w:rsidRPr="00FE660C">
                      <w:rPr>
                        <w:rFonts w:ascii="Arial" w:eastAsia="Times New Roman" w:hAnsi="Arial" w:cs="Arial"/>
                        <w:noProof/>
                        <w:lang w:eastAsia="ru-RU"/>
                      </w:rPr>
                      <w:fldChar w:fldCharType="begin"/>
                    </w:r>
                    <w:r w:rsidRPr="00FE660C">
                      <w:rPr>
                        <w:rFonts w:ascii="Arial" w:hAnsi="Arial" w:cs="Arial"/>
                        <w:noProof/>
                        <w:lang w:eastAsia="ru-RU"/>
                      </w:rPr>
                      <w:instrText xml:space="preserve"> MERGEFIELD "Электронная_почта_куратора_закупки" </w:instrText>
                    </w:r>
                    <w:r w:rsidRPr="00FE660C">
                      <w:rPr>
                        <w:rFonts w:ascii="Arial" w:eastAsia="Times New Roman" w:hAnsi="Arial" w:cs="Arial"/>
                        <w:noProof/>
                        <w:lang w:eastAsia="ru-RU"/>
                      </w:rPr>
                      <w:fldChar w:fldCharType="separate"/>
                    </w:r>
                    <w:r>
                      <w:rPr>
                        <w:sz w:val="24"/>
                        <w:szCs w:val="24"/>
                        <w:lang w:val="en-US" w:eastAsia="ru-RU"/>
                      </w:rPr>
                      <w:t>Sharymova</w:t>
                    </w:r>
                    <w:r>
                      <w:rPr>
                        <w:sz w:val="24"/>
                        <w:szCs w:val="24"/>
                        <w:lang w:eastAsia="ru-RU"/>
                      </w:rPr>
                      <w:t>_</w:t>
                    </w:r>
                    <w:r>
                      <w:rPr>
                        <w:sz w:val="24"/>
                        <w:szCs w:val="24"/>
                        <w:lang w:val="en-US" w:eastAsia="ru-RU"/>
                      </w:rPr>
                      <w:t>IN</w:t>
                    </w:r>
                    <w:r>
                      <w:rPr>
                        <w:sz w:val="24"/>
                        <w:szCs w:val="24"/>
                        <w:lang w:eastAsia="ru-RU"/>
                      </w:rPr>
                      <w:t>@</w:t>
                    </w:r>
                    <w:r w:rsidRPr="00FE660C">
                      <w:rPr>
                        <w:sz w:val="24"/>
                        <w:szCs w:val="24"/>
                        <w:lang w:eastAsia="ru-RU"/>
                      </w:rPr>
                      <w:t>baikalenergy.com</w:t>
                    </w:r>
                  </w:p>
                  <w:p w14:paraId="17078F03" w14:textId="77777777" w:rsidR="00AF5326" w:rsidRDefault="00AF5326" w:rsidP="00AF5326">
                    <w:r w:rsidRPr="00FE660C">
                      <w:rPr>
                        <w:noProof/>
                      </w:rPr>
                      <w:fldChar w:fldCharType="end"/>
                    </w:r>
                  </w:p>
                </w:sdtContent>
              </w:sdt>
              <w:p w14:paraId="23CD7383" w14:textId="6CC983CE" w:rsidR="00BD4BC1" w:rsidRDefault="00BD4BC1" w:rsidP="00BD4BC1">
                <w:r>
                  <w:rPr>
                    <w:noProof/>
                  </w:rPr>
                  <w:fldChar w:fldCharType="end"/>
                </w:r>
              </w:p>
            </w:tc>
          </w:sdtContent>
        </w:sdt>
      </w:tr>
      <w:tr w:rsidR="00BD4BC1" w:rsidRPr="000713B0" w14:paraId="63C34965" w14:textId="77777777" w:rsidTr="009A2CC4">
        <w:trPr>
          <w:trHeight w:val="20"/>
        </w:trPr>
        <w:tc>
          <w:tcPr>
            <w:tcW w:w="851" w:type="dxa"/>
          </w:tcPr>
          <w:p w14:paraId="5C4EAB11" w14:textId="053282CA" w:rsidR="00BD4BC1" w:rsidRPr="000713B0" w:rsidRDefault="00BD4BC1" w:rsidP="00BD4BC1">
            <w:pPr>
              <w:pStyle w:val="119"/>
            </w:pPr>
          </w:p>
        </w:tc>
        <w:tc>
          <w:tcPr>
            <w:tcW w:w="4394" w:type="dxa"/>
          </w:tcPr>
          <w:p w14:paraId="51059533" w14:textId="77777777" w:rsidR="00BD4BC1" w:rsidRPr="00705864" w:rsidRDefault="00BD4BC1" w:rsidP="00BD4BC1">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11CC4979353C424CA4A4D7E253232EE6"/>
            </w:placeholder>
            <w15:color w:val="FFFF00"/>
          </w:sdtPr>
          <w:sdtEndPr/>
          <w:sdtContent>
            <w:tc>
              <w:tcPr>
                <w:tcW w:w="4395" w:type="dxa"/>
              </w:tcPr>
              <w:p w14:paraId="5E39A030" w14:textId="2A8E38EC" w:rsidR="00BD4BC1" w:rsidRPr="000713B0" w:rsidRDefault="004D5EC1" w:rsidP="00BD4BC1">
                <w:sdt>
                  <w:sdtPr>
                    <w:alias w:val="Адрес местонахождения (юр. адрес) заказчика"/>
                    <w:tag w:val="Адрес местонахождения (юр. адрес) заказчика"/>
                    <w:id w:val="-667943275"/>
                    <w:placeholder>
                      <w:docPart w:val="C154EBE136594C4EAE1E41325AEFEFCB"/>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8685171"/>
                        <w:placeholder>
                          <w:docPart w:val="421A2070921144FEB6B591413738D9A5"/>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w:t>
                </w:r>
              </w:p>
            </w:tc>
          </w:sdtContent>
        </w:sdt>
      </w:tr>
      <w:tr w:rsidR="00BD4BC1" w:rsidRPr="000713B0" w14:paraId="36066700" w14:textId="77777777" w:rsidTr="009A2CC4">
        <w:trPr>
          <w:trHeight w:val="20"/>
        </w:trPr>
        <w:tc>
          <w:tcPr>
            <w:tcW w:w="851" w:type="dxa"/>
          </w:tcPr>
          <w:p w14:paraId="55E3A07A" w14:textId="77777777" w:rsidR="00BD4BC1" w:rsidRPr="000713B0" w:rsidRDefault="00BD4BC1" w:rsidP="00BD4BC1">
            <w:pPr>
              <w:pStyle w:val="119"/>
            </w:pPr>
          </w:p>
        </w:tc>
        <w:tc>
          <w:tcPr>
            <w:tcW w:w="4394" w:type="dxa"/>
          </w:tcPr>
          <w:p w14:paraId="18903AAB" w14:textId="77777777" w:rsidR="00BD4BC1" w:rsidRPr="000713B0" w:rsidRDefault="00BD4BC1" w:rsidP="00BD4BC1">
            <w:r>
              <w:t>П</w:t>
            </w:r>
            <w:r w:rsidRPr="000713B0">
              <w:t>очтовый адрес заказчика</w:t>
            </w:r>
          </w:p>
        </w:tc>
        <w:sdt>
          <w:sdtPr>
            <w:alias w:val="Почтовый адрес заказчика"/>
            <w:tag w:val="Почтовый адрес заказчика"/>
            <w:id w:val="1594668391"/>
            <w:placeholder>
              <w:docPart w:val="E76FE4078ED94B0695243C80D3AEFDDC"/>
            </w:placeholder>
            <w15:color w:val="FFFF00"/>
          </w:sdtPr>
          <w:sdtEndPr/>
          <w:sdtContent>
            <w:tc>
              <w:tcPr>
                <w:tcW w:w="4395" w:type="dxa"/>
              </w:tcPr>
              <w:p w14:paraId="70277D7F" w14:textId="2D2A8815" w:rsidR="00BD4BC1" w:rsidRDefault="00BD4BC1" w:rsidP="00BD4BC1">
                <w:r>
                  <w:rPr>
                    <w:noProof/>
                  </w:rPr>
                  <w:fldChar w:fldCharType="begin"/>
                </w:r>
                <w:r>
                  <w:rPr>
                    <w:noProof/>
                  </w:rPr>
                  <w:instrText xml:space="preserve"> MERGEFIELD "Почтовый_адрес_заказчика" </w:instrText>
                </w:r>
                <w:r>
                  <w:rPr>
                    <w:noProof/>
                  </w:rPr>
                  <w:fldChar w:fldCharType="separate"/>
                </w:r>
                <w:r w:rsidR="0003406A">
                  <w:t xml:space="preserve"> </w:t>
                </w:r>
                <w:sdt>
                  <w:sdtPr>
                    <w:alias w:val="Почтовый адрес заказчика"/>
                    <w:tag w:val="Почтовый адрес заказчика"/>
                    <w:id w:val="291948375"/>
                    <w:placeholder>
                      <w:docPart w:val="42A4D44B82FD4D958DFE8F5561F83D8D"/>
                    </w:placeholder>
                    <w15:color w:val="FFFF00"/>
                  </w:sdtPr>
                  <w:sdtEndPr/>
                  <w:sdtContent>
                    <w:r w:rsidR="0003406A">
                      <w:rPr>
                        <w:noProof/>
                      </w:rPr>
                      <w:fldChar w:fldCharType="begin"/>
                    </w:r>
                    <w:r w:rsidR="0003406A">
                      <w:rPr>
                        <w:noProof/>
                      </w:rPr>
                      <w:instrText xml:space="preserve"> MERGEFIELD "Почтовый_адрес_заказчика" </w:instrText>
                    </w:r>
                    <w:r w:rsidR="0003406A">
                      <w:rPr>
                        <w:noProof/>
                      </w:rPr>
                      <w:fldChar w:fldCharType="separate"/>
                    </w:r>
                    <w:r w:rsidR="0003406A">
                      <w:rPr>
                        <w:noProof/>
                      </w:rPr>
                      <w:t>665821 Иркутская область, город Ангарск, а/я 5572</w:t>
                    </w:r>
                    <w:r w:rsidR="0003406A">
                      <w:rPr>
                        <w:noProof/>
                      </w:rPr>
                      <w:fldChar w:fldCharType="end"/>
                    </w:r>
                  </w:sdtContent>
                </w:sdt>
                <w:r w:rsidR="0003406A">
                  <w:rPr>
                    <w:noProof/>
                  </w:rPr>
                  <w:t>»Почтовый_адрес_заказчика»</w:t>
                </w:r>
                <w:r>
                  <w:rPr>
                    <w:noProof/>
                  </w:rPr>
                  <w:fldChar w:fldCharType="end"/>
                </w:r>
              </w:p>
            </w:tc>
          </w:sdtContent>
        </w:sdt>
      </w:tr>
      <w:tr w:rsidR="00BD4BC1" w:rsidRPr="000713B0" w14:paraId="42290F02" w14:textId="77777777" w:rsidTr="009A2CC4">
        <w:trPr>
          <w:trHeight w:val="20"/>
        </w:trPr>
        <w:tc>
          <w:tcPr>
            <w:tcW w:w="851" w:type="dxa"/>
          </w:tcPr>
          <w:p w14:paraId="2EAA3A33" w14:textId="77777777" w:rsidR="00BD4BC1" w:rsidRPr="000713B0" w:rsidRDefault="00BD4BC1" w:rsidP="00BD4BC1">
            <w:pPr>
              <w:pStyle w:val="119"/>
            </w:pPr>
          </w:p>
        </w:tc>
        <w:tc>
          <w:tcPr>
            <w:tcW w:w="4394" w:type="dxa"/>
          </w:tcPr>
          <w:p w14:paraId="53879024" w14:textId="77777777" w:rsidR="00BD4BC1" w:rsidRPr="000713B0" w:rsidRDefault="00BD4BC1" w:rsidP="00BD4BC1">
            <w:r w:rsidRPr="000713B0">
              <w:t>Адрес электронной почты заказчика</w:t>
            </w:r>
          </w:p>
        </w:tc>
        <w:sdt>
          <w:sdtPr>
            <w:alias w:val="Адрес эл. почты заказчика"/>
            <w:tag w:val="Адрес эл. почты заказчика"/>
            <w:id w:val="49896358"/>
            <w:placeholder>
              <w:docPart w:val="40B5965054454E3CBFFF79FDD3DEC677"/>
            </w:placeholder>
            <w15:color w:val="FFFF00"/>
          </w:sdtPr>
          <w:sdtEndPr/>
          <w:sdtContent>
            <w:tc>
              <w:tcPr>
                <w:tcW w:w="4395" w:type="dxa"/>
              </w:tcPr>
              <w:p w14:paraId="12B19836" w14:textId="6E526DE4" w:rsidR="00BD4BC1" w:rsidRPr="000713B0" w:rsidRDefault="00BD4BC1" w:rsidP="00BD4BC1">
                <w:r>
                  <w:rPr>
                    <w:noProof/>
                  </w:rPr>
                  <w:fldChar w:fldCharType="begin"/>
                </w:r>
                <w:r>
                  <w:rPr>
                    <w:noProof/>
                  </w:rPr>
                  <w:instrText xml:space="preserve"> MERGEFIELD "Адрес_электронной_почты_заказчика" </w:instrText>
                </w:r>
                <w:r>
                  <w:rPr>
                    <w:noProof/>
                  </w:rPr>
                  <w:fldChar w:fldCharType="separate"/>
                </w:r>
                <w:sdt>
                  <w:sdtPr>
                    <w:alias w:val="Адрес эл. почты заказчика"/>
                    <w:tag w:val="Адрес эл. почты заказчика"/>
                    <w:id w:val="-1776392891"/>
                    <w:placeholder>
                      <w:docPart w:val="49C1ECE68AD744B39EEA97C302A8FFAB"/>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sdt>
                      <w:sdtPr>
                        <w:alias w:val="Адрес эл. почты заказчика"/>
                        <w:tag w:val="Адрес эл. почты заказчика"/>
                        <w:id w:val="-2014673553"/>
                        <w:placeholder>
                          <w:docPart w:val="B4EC86C0E81248518C74E138B62479C6"/>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t xml:space="preserve"> </w:t>
                        </w:r>
                        <w:r w:rsidR="00CF326F" w:rsidRPr="00077A07">
                          <w:rPr>
                            <w:noProof/>
                            <w:color w:val="1F4E79"/>
                            <w:sz w:val="22"/>
                            <w:szCs w:val="22"/>
                            <w:lang w:val="en-US"/>
                          </w:rPr>
                          <w:t>office</w:t>
                        </w:r>
                        <w:r w:rsidR="00CF326F">
                          <w:t>_</w:t>
                        </w:r>
                        <w:sdt>
                          <w:sdtPr>
                            <w:alias w:val="Адрес эл. почты заказчика"/>
                            <w:tag w:val="Адрес эл. почты заказчика"/>
                            <w:id w:val="1739969447"/>
                            <w:placeholder>
                              <w:docPart w:val="CDE9694717DA433EB96F41B8B0426C9E"/>
                            </w:placeholder>
                            <w15:color w:val="FFFF00"/>
                          </w:sdtPr>
                          <w:sdtEndPr/>
                          <w:sdtContent>
                            <w:r w:rsidR="0003406A">
                              <w:rPr>
                                <w:noProof/>
                              </w:rPr>
                              <w:fldChar w:fldCharType="begin"/>
                            </w:r>
                            <w:r w:rsidR="0003406A">
                              <w:rPr>
                                <w:noProof/>
                              </w:rPr>
                              <w:instrText xml:space="preserve"> MERGEFIELD "Адрес_электронной_почты_заказчика" </w:instrText>
                            </w:r>
                            <w:r w:rsidR="0003406A">
                              <w:rPr>
                                <w:noProof/>
                              </w:rPr>
                              <w:fldChar w:fldCharType="separate"/>
                            </w:r>
                            <w:r w:rsidR="0003406A">
                              <w:rPr>
                                <w:noProof/>
                              </w:rPr>
                              <w:t>tec9</w:t>
                            </w:r>
                            <w:r w:rsidR="0003406A" w:rsidRPr="00D02D00">
                              <w:rPr>
                                <w:rFonts w:ascii="Times New Roman" w:hAnsi="Times New Roman" w:cs="Times New Roman"/>
                                <w:sz w:val="24"/>
                                <w:szCs w:val="24"/>
                              </w:rPr>
                              <w:t>@baikalenergy.com</w:t>
                            </w:r>
                            <w:r w:rsidR="0003406A">
                              <w:rPr>
                                <w:noProof/>
                              </w:rPr>
                              <w:fldChar w:fldCharType="end"/>
                            </w:r>
                          </w:sdtContent>
                        </w:sdt>
                        <w:r w:rsidR="0003406A">
                          <w:rPr>
                            <w:noProof/>
                          </w:rPr>
                          <w:t xml:space="preserve"> </w:t>
                        </w:r>
                        <w:r w:rsidR="0003406A">
                          <w:rPr>
                            <w:noProof/>
                          </w:rPr>
                          <w:fldChar w:fldCharType="end"/>
                        </w:r>
                      </w:sdtContent>
                    </w:sdt>
                    <w:r w:rsidR="0003406A">
                      <w:rPr>
                        <w:noProof/>
                      </w:rPr>
                      <w:t xml:space="preserve"> </w:t>
                    </w:r>
                    <w:r w:rsidR="0003406A">
                      <w:rPr>
                        <w:noProof/>
                      </w:rPr>
                      <w:fldChar w:fldCharType="end"/>
                    </w:r>
                  </w:sdtContent>
                </w:sdt>
                <w:r>
                  <w:rPr>
                    <w:noProof/>
                  </w:rPr>
                  <w:fldChar w:fldCharType="end"/>
                </w:r>
              </w:p>
            </w:tc>
          </w:sdtContent>
        </w:sdt>
      </w:tr>
      <w:tr w:rsidR="00BD4BC1" w:rsidRPr="000713B0" w14:paraId="70F440F6"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3C318CD4" w14:textId="77777777" w:rsidR="00BD4BC1" w:rsidRPr="000713B0" w:rsidRDefault="00BD4BC1" w:rsidP="00BD4BC1">
            <w:pPr>
              <w:pStyle w:val="119"/>
            </w:pPr>
          </w:p>
        </w:tc>
        <w:tc>
          <w:tcPr>
            <w:tcW w:w="4394" w:type="dxa"/>
            <w:tcMar>
              <w:bottom w:w="0" w:type="nil"/>
            </w:tcMar>
          </w:tcPr>
          <w:p w14:paraId="53F47755" w14:textId="77777777" w:rsidR="00BD4BC1" w:rsidRPr="000713B0" w:rsidRDefault="00BD4BC1" w:rsidP="00BD4BC1">
            <w:r w:rsidRPr="004D7A4D">
              <w:t>Номер контактного телефона заказчика</w:t>
            </w:r>
          </w:p>
        </w:tc>
        <w:sdt>
          <w:sdtPr>
            <w:alias w:val="Номер телефона заказчика"/>
            <w:tag w:val="Номер телефона заказчика"/>
            <w:id w:val="-1014380945"/>
            <w:placeholder>
              <w:docPart w:val="CC9AC448B5FA4F68A9263598EA4273EE"/>
            </w:placeholder>
            <w15:color w:val="FFFF00"/>
          </w:sdtPr>
          <w:sdtEndPr/>
          <w:sdtContent>
            <w:tc>
              <w:tcPr>
                <w:tcW w:w="4395" w:type="dxa"/>
                <w:tcMar>
                  <w:bottom w:w="0" w:type="nil"/>
                </w:tcMar>
              </w:tcPr>
              <w:p w14:paraId="28667C3C" w14:textId="77777777" w:rsidR="00E51074" w:rsidRDefault="00BD4BC1" w:rsidP="00BD4BC1">
                <w:pPr>
                  <w:rPr>
                    <w:noProof/>
                  </w:rPr>
                </w:pPr>
                <w:r>
                  <w:rPr>
                    <w:noProof/>
                  </w:rPr>
                  <w:fldChar w:fldCharType="begin"/>
                </w:r>
                <w:r>
                  <w:rPr>
                    <w:noProof/>
                  </w:rPr>
                  <w:instrText xml:space="preserve"> MERGEFIELD "Номер_контактного_телефона_заказчика"</w:instrText>
                </w:r>
                <w:r>
                  <w:rPr>
                    <w:noProof/>
                  </w:rPr>
                  <w:fldChar w:fldCharType="separate"/>
                </w:r>
                <w:r w:rsidR="0003406A">
                  <w:t xml:space="preserve"> </w:t>
                </w:r>
                <w:sdt>
                  <w:sdtPr>
                    <w:alias w:val="Номер телефона заказчика"/>
                    <w:tag w:val="Номер телефона заказчика"/>
                    <w:id w:val="-806545071"/>
                    <w:placeholder>
                      <w:docPart w:val="8BBE069CD1314AFAB6DD12BF1CA26A80"/>
                    </w:placeholder>
                    <w15:color w:val="FFFF00"/>
                  </w:sdtPr>
                  <w:sdtEndPr/>
                  <w:sdtContent>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w:t>
                    </w:r>
                    <w:r w:rsidR="0003406A">
                      <w:t xml:space="preserve"> </w:t>
                    </w:r>
                    <w:sdt>
                      <w:sdtPr>
                        <w:alias w:val="Номер телефона заказчика"/>
                        <w:tag w:val="Номер телефона заказчика"/>
                        <w:id w:val="-163251181"/>
                        <w:placeholder>
                          <w:docPart w:val="FFA5B4B2D0D24CF3AFCE2D3C0D3A88CF"/>
                        </w:placeholder>
                        <w15:color w:val="FFFF00"/>
                      </w:sdtPr>
                      <w:sdtEndPr/>
                      <w:sdtContent>
                        <w:sdt>
                          <w:sdtPr>
                            <w:alias w:val="Номер телефона заказчика"/>
                            <w:tag w:val="Номер телефона заказчика"/>
                            <w:id w:val="-1970272893"/>
                            <w:placeholder>
                              <w:docPart w:val="188CE48E832340CABA2E7848155A7C27"/>
                            </w:placeholder>
                            <w15:color w:val="FFFF00"/>
                          </w:sdtPr>
                          <w:sdtEndPr/>
                          <w:sdtContent>
                            <w:r w:rsidR="0003406A">
                              <w:t>8(</w:t>
                            </w:r>
                            <w:r w:rsidR="0003406A">
                              <w:rPr>
                                <w:noProof/>
                              </w:rPr>
                              <w:fldChar w:fldCharType="begin"/>
                            </w:r>
                            <w:r w:rsidR="0003406A">
                              <w:rPr>
                                <w:noProof/>
                              </w:rPr>
                              <w:instrText xml:space="preserve"> MERGEFIELD "Номер_контактного_телефона_заказчика"</w:instrText>
                            </w:r>
                            <w:r w:rsidR="0003406A">
                              <w:rPr>
                                <w:noProof/>
                              </w:rPr>
                              <w:fldChar w:fldCharType="separate"/>
                            </w:r>
                            <w:r w:rsidR="0003406A">
                              <w:rPr>
                                <w:noProof/>
                              </w:rPr>
                              <w:t>3955)503-118</w:t>
                            </w:r>
                            <w:r w:rsidR="0003406A">
                              <w:rPr>
                                <w:noProof/>
                              </w:rPr>
                              <w:fldChar w:fldCharType="end"/>
                            </w:r>
                          </w:sdtContent>
                        </w:sdt>
                        <w:r w:rsidR="0003406A">
                          <w:rPr>
                            <w:noProof/>
                          </w:rPr>
                          <w:t xml:space="preserve"> </w:t>
                        </w:r>
                      </w:sdtContent>
                    </w:sdt>
                    <w:r w:rsidR="0003406A">
                      <w:rPr>
                        <w:noProof/>
                      </w:rPr>
                      <w:fldChar w:fldCharType="end"/>
                    </w:r>
                  </w:sdtContent>
                </w:sdt>
                <w:r w:rsidR="0003406A">
                  <w:rPr>
                    <w:noProof/>
                  </w:rPr>
                  <w:t xml:space="preserve"> </w:t>
                </w:r>
                <w:r>
                  <w:rPr>
                    <w:noProof/>
                  </w:rPr>
                  <w:fldChar w:fldCharType="end"/>
                </w:r>
              </w:p>
              <w:p w14:paraId="6492DB4F" w14:textId="63BB6D8C" w:rsidR="00BD4BC1" w:rsidRDefault="00BD4BC1" w:rsidP="00BD4BC1"/>
            </w:tc>
          </w:sdtContent>
        </w:sdt>
      </w:tr>
    </w:tbl>
    <w:p w14:paraId="16271435" w14:textId="77777777" w:rsidR="00E51074" w:rsidRDefault="00E51074" w:rsidP="00CA0E14">
      <w:pPr>
        <w:pStyle w:val="1"/>
      </w:pPr>
      <w:bookmarkStart w:id="4" w:name="_Toc143602461"/>
    </w:p>
    <w:p w14:paraId="2FDCF84B" w14:textId="77777777" w:rsidR="00E51074" w:rsidRDefault="00E51074" w:rsidP="00E51074">
      <w:pPr>
        <w:pStyle w:val="1"/>
        <w:numPr>
          <w:ilvl w:val="0"/>
          <w:numId w:val="0"/>
        </w:numPr>
      </w:pPr>
    </w:p>
    <w:p w14:paraId="41FFDCA3" w14:textId="77777777" w:rsidR="00E51074" w:rsidRDefault="00E51074" w:rsidP="00E51074">
      <w:pPr>
        <w:pStyle w:val="1"/>
        <w:numPr>
          <w:ilvl w:val="0"/>
          <w:numId w:val="0"/>
        </w:numPr>
      </w:pPr>
    </w:p>
    <w:p w14:paraId="58A4D217" w14:textId="77777777" w:rsidR="00E51074" w:rsidRDefault="00E51074" w:rsidP="00E51074">
      <w:pPr>
        <w:pStyle w:val="1"/>
        <w:numPr>
          <w:ilvl w:val="0"/>
          <w:numId w:val="0"/>
        </w:numPr>
      </w:pPr>
    </w:p>
    <w:p w14:paraId="50D4D82E" w14:textId="77777777" w:rsidR="00E51074" w:rsidRDefault="00E51074" w:rsidP="00E51074">
      <w:pPr>
        <w:pStyle w:val="1"/>
        <w:numPr>
          <w:ilvl w:val="0"/>
          <w:numId w:val="0"/>
        </w:numPr>
      </w:pPr>
    </w:p>
    <w:p w14:paraId="25702A5B" w14:textId="77777777" w:rsidR="00E51074" w:rsidRDefault="00E51074" w:rsidP="00E51074">
      <w:pPr>
        <w:pStyle w:val="1"/>
        <w:numPr>
          <w:ilvl w:val="0"/>
          <w:numId w:val="0"/>
        </w:numPr>
      </w:pPr>
    </w:p>
    <w:p w14:paraId="6C26D0C7" w14:textId="77777777" w:rsidR="00E51074" w:rsidRDefault="00E51074" w:rsidP="00E51074">
      <w:pPr>
        <w:pStyle w:val="1"/>
        <w:numPr>
          <w:ilvl w:val="0"/>
          <w:numId w:val="0"/>
        </w:numPr>
      </w:pPr>
    </w:p>
    <w:p w14:paraId="12BBE3BD" w14:textId="77777777" w:rsidR="00E51074" w:rsidRDefault="00E51074" w:rsidP="00E51074">
      <w:pPr>
        <w:pStyle w:val="1"/>
        <w:numPr>
          <w:ilvl w:val="0"/>
          <w:numId w:val="0"/>
        </w:numPr>
      </w:pPr>
    </w:p>
    <w:p w14:paraId="587DDEF2" w14:textId="77777777" w:rsidR="00E51074" w:rsidRDefault="00E51074" w:rsidP="00E51074">
      <w:pPr>
        <w:pStyle w:val="1"/>
        <w:numPr>
          <w:ilvl w:val="0"/>
          <w:numId w:val="0"/>
        </w:numPr>
      </w:pPr>
    </w:p>
    <w:p w14:paraId="53868C90" w14:textId="77777777" w:rsidR="00E51074" w:rsidRDefault="00E51074" w:rsidP="00E51074">
      <w:pPr>
        <w:pStyle w:val="1"/>
        <w:numPr>
          <w:ilvl w:val="0"/>
          <w:numId w:val="0"/>
        </w:numPr>
      </w:pPr>
    </w:p>
    <w:p w14:paraId="7441254C" w14:textId="77777777" w:rsidR="00E51074" w:rsidRDefault="00E51074" w:rsidP="00E51074">
      <w:pPr>
        <w:pStyle w:val="1"/>
        <w:numPr>
          <w:ilvl w:val="0"/>
          <w:numId w:val="0"/>
        </w:numPr>
      </w:pPr>
    </w:p>
    <w:p w14:paraId="0C0E82DD" w14:textId="77777777" w:rsidR="00E51074" w:rsidRDefault="00E51074" w:rsidP="00E51074">
      <w:pPr>
        <w:pStyle w:val="1"/>
        <w:numPr>
          <w:ilvl w:val="0"/>
          <w:numId w:val="0"/>
        </w:numPr>
      </w:pPr>
    </w:p>
    <w:p w14:paraId="75D6A21C" w14:textId="77777777" w:rsidR="00E51074" w:rsidRDefault="00E51074" w:rsidP="00E51074">
      <w:pPr>
        <w:pStyle w:val="1"/>
        <w:numPr>
          <w:ilvl w:val="0"/>
          <w:numId w:val="0"/>
        </w:numPr>
      </w:pPr>
    </w:p>
    <w:p w14:paraId="5787F947" w14:textId="77777777" w:rsidR="00E51074" w:rsidRDefault="00E51074" w:rsidP="00E51074">
      <w:pPr>
        <w:pStyle w:val="1"/>
        <w:numPr>
          <w:ilvl w:val="0"/>
          <w:numId w:val="0"/>
        </w:numPr>
      </w:pPr>
    </w:p>
    <w:p w14:paraId="52E161E0" w14:textId="77777777" w:rsidR="00E51074" w:rsidRDefault="00E51074" w:rsidP="00E51074">
      <w:pPr>
        <w:pStyle w:val="1"/>
        <w:numPr>
          <w:ilvl w:val="0"/>
          <w:numId w:val="0"/>
        </w:numPr>
      </w:pPr>
    </w:p>
    <w:p w14:paraId="37FE19C7" w14:textId="77777777" w:rsidR="00E51074" w:rsidRDefault="00E51074" w:rsidP="00E51074">
      <w:pPr>
        <w:pStyle w:val="1"/>
        <w:numPr>
          <w:ilvl w:val="0"/>
          <w:numId w:val="0"/>
        </w:numPr>
      </w:pPr>
    </w:p>
    <w:p w14:paraId="0610DB84" w14:textId="77777777" w:rsidR="00E51074" w:rsidRDefault="00E51074" w:rsidP="00E51074">
      <w:pPr>
        <w:pStyle w:val="1"/>
        <w:numPr>
          <w:ilvl w:val="0"/>
          <w:numId w:val="0"/>
        </w:numPr>
      </w:pPr>
    </w:p>
    <w:p w14:paraId="648C734F" w14:textId="77777777" w:rsidR="00E51074" w:rsidRDefault="00E51074" w:rsidP="00E51074">
      <w:pPr>
        <w:pStyle w:val="1"/>
        <w:numPr>
          <w:ilvl w:val="0"/>
          <w:numId w:val="0"/>
        </w:numPr>
      </w:pPr>
    </w:p>
    <w:p w14:paraId="100FFC28" w14:textId="77777777" w:rsidR="00E51074" w:rsidRDefault="00E51074" w:rsidP="00E51074">
      <w:pPr>
        <w:pStyle w:val="1"/>
        <w:numPr>
          <w:ilvl w:val="0"/>
          <w:numId w:val="0"/>
        </w:numPr>
      </w:pPr>
    </w:p>
    <w:p w14:paraId="27EA8139" w14:textId="77777777" w:rsidR="00E51074" w:rsidRDefault="00E51074" w:rsidP="00E51074">
      <w:pPr>
        <w:pStyle w:val="1"/>
        <w:numPr>
          <w:ilvl w:val="0"/>
          <w:numId w:val="0"/>
        </w:numPr>
      </w:pPr>
    </w:p>
    <w:p w14:paraId="54C838CA" w14:textId="77777777" w:rsidR="00E51074" w:rsidRDefault="00E51074" w:rsidP="00E51074">
      <w:pPr>
        <w:pStyle w:val="1"/>
        <w:numPr>
          <w:ilvl w:val="0"/>
          <w:numId w:val="0"/>
        </w:numPr>
      </w:pPr>
    </w:p>
    <w:p w14:paraId="21B32E3A" w14:textId="0A9935F1" w:rsidR="00CA0E14" w:rsidRDefault="00E51074" w:rsidP="00E51074">
      <w:pPr>
        <w:pStyle w:val="1"/>
        <w:numPr>
          <w:ilvl w:val="0"/>
          <w:numId w:val="0"/>
        </w:numPr>
      </w:pPr>
      <w:r>
        <w:lastRenderedPageBreak/>
        <w:t xml:space="preserve">2.  </w:t>
      </w:r>
      <w:r w:rsidR="00A0232D">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298E89FFEE384181BA2DD2FB0450FD9B"/>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4B2D56E5" w14:textId="77777777" w:rsidTr="006909D6">
            <w:trPr>
              <w:trHeight w:val="20"/>
            </w:trPr>
            <w:tc>
              <w:tcPr>
                <w:tcW w:w="851" w:type="dxa"/>
                <w:shd w:val="clear" w:color="auto" w:fill="FFFFCD" w:themeFill="background2"/>
              </w:tcPr>
              <w:p w14:paraId="72011D04" w14:textId="77777777" w:rsidR="0021686B" w:rsidRPr="000713B0" w:rsidRDefault="0021686B" w:rsidP="0021686B">
                <w:pPr>
                  <w:pStyle w:val="119"/>
                </w:pPr>
              </w:p>
            </w:tc>
            <w:tc>
              <w:tcPr>
                <w:tcW w:w="4111" w:type="dxa"/>
                <w:shd w:val="clear" w:color="auto" w:fill="FFFFCD" w:themeFill="background2"/>
              </w:tcPr>
              <w:p w14:paraId="2FC31A44"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7A27F228AF0D470A835C7D4FDFEC4981"/>
                </w:placeholder>
                <w15:color w:val="FFFF00"/>
              </w:sdtPr>
              <w:sdtEndPr/>
              <w:sdtContent>
                <w:tc>
                  <w:tcPr>
                    <w:tcW w:w="4678" w:type="dxa"/>
                    <w:shd w:val="clear" w:color="auto" w:fill="FFFFCD" w:themeFill="background2"/>
                  </w:tcPr>
                  <w:p w14:paraId="6AD36743" w14:textId="34D0AFB6" w:rsidR="0021686B" w:rsidRPr="000713B0" w:rsidRDefault="0003406A" w:rsidP="006909D6">
                    <w:r>
                      <w:t>д</w:t>
                    </w:r>
                    <w:r w:rsidR="0021686B">
                      <w:t>ата размещения документации о закупке</w:t>
                    </w:r>
                  </w:p>
                </w:tc>
              </w:sdtContent>
            </w:sdt>
          </w:tr>
          <w:tr w:rsidR="0039625B" w:rsidRPr="000713B0" w14:paraId="393CBCAA" w14:textId="77777777" w:rsidTr="006909D6">
            <w:trPr>
              <w:trHeight w:val="20"/>
            </w:trPr>
            <w:tc>
              <w:tcPr>
                <w:tcW w:w="851" w:type="dxa"/>
                <w:shd w:val="clear" w:color="auto" w:fill="FFFFCD" w:themeFill="background2"/>
              </w:tcPr>
              <w:p w14:paraId="256B7C37" w14:textId="77777777" w:rsidR="0039625B" w:rsidRPr="000713B0" w:rsidRDefault="0039625B" w:rsidP="0039625B">
                <w:pPr>
                  <w:pStyle w:val="119"/>
                </w:pPr>
              </w:p>
            </w:tc>
            <w:tc>
              <w:tcPr>
                <w:tcW w:w="4111" w:type="dxa"/>
                <w:shd w:val="clear" w:color="auto" w:fill="FFFFCD" w:themeFill="background2"/>
              </w:tcPr>
              <w:p w14:paraId="27890879" w14:textId="77777777" w:rsidR="0039625B" w:rsidRPr="001655CC" w:rsidRDefault="0039625B" w:rsidP="0039625B">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4F16D02A" w14:textId="7B1FF644" w:rsidR="0039625B" w:rsidRPr="000713B0" w:rsidRDefault="004D5EC1" w:rsidP="0039625B">
                <w:sdt>
                  <w:sdtPr>
                    <w:alias w:val="Дата и время окончания срока подачи заявок"/>
                    <w:tag w:val="Дата и время окончания срока подачи заявок"/>
                    <w:id w:val="-2003729411"/>
                    <w:placeholder>
                      <w:docPart w:val="0B6FB77B5E684FECBF906E2A21D1BAF2"/>
                    </w:placeholder>
                    <w15:color w:val="FFFF00"/>
                    <w:date w:fullDate="2024-06-10T13:00:00Z">
                      <w:dateFormat w:val="dd.MM.yyyy H:mm"/>
                      <w:lid w:val="ru-RU"/>
                      <w:storeMappedDataAs w:val="dateTime"/>
                      <w:calendar w:val="gregorian"/>
                    </w:date>
                  </w:sdtPr>
                  <w:sdtEndPr/>
                  <w:sdtContent>
                    <w:r w:rsidR="00BF543C">
                      <w:t>10.06.2024 13:00</w:t>
                    </w:r>
                  </w:sdtContent>
                </w:sdt>
                <w:r w:rsidR="0039625B">
                  <w:t xml:space="preserve"> </w:t>
                </w:r>
                <w:r w:rsidR="0039625B" w:rsidRPr="00A3697A">
                  <w:t>по иркутскому времени</w:t>
                </w:r>
              </w:p>
            </w:tc>
          </w:tr>
          <w:tr w:rsidR="00D932CB" w:rsidRPr="000713B0" w14:paraId="6CD62F60" w14:textId="77777777" w:rsidTr="006909D6">
            <w:trPr>
              <w:trHeight w:val="20"/>
            </w:trPr>
            <w:tc>
              <w:tcPr>
                <w:tcW w:w="851" w:type="dxa"/>
              </w:tcPr>
              <w:p w14:paraId="6A1EA4B1" w14:textId="77777777" w:rsidR="00D932CB" w:rsidRPr="000713B0" w:rsidRDefault="00D932CB" w:rsidP="00D932CB">
                <w:pPr>
                  <w:pStyle w:val="119"/>
                </w:pPr>
              </w:p>
            </w:tc>
            <w:tc>
              <w:tcPr>
                <w:tcW w:w="4111" w:type="dxa"/>
              </w:tcPr>
              <w:p w14:paraId="34A0F976"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932061A8BE1840919652F70315E53D28"/>
                  </w:placeholder>
                  <w15:color w:val="FFFF00"/>
                </w:sdtPr>
                <w:sdtEndPr/>
                <w:sdtContent>
                  <w:sdt>
                    <w:sdtPr>
                      <w:alias w:val="Место вскрытия заявок"/>
                      <w:tag w:val="Место вскрытия заявок"/>
                      <w:id w:val="-233082928"/>
                      <w:placeholder>
                        <w:docPart w:val="9109131B94864E19946AFF90D776CCCC"/>
                      </w:placeholder>
                      <w15:color w:val="FFFF00"/>
                    </w:sdtPr>
                    <w:sdtEndPr/>
                    <w:sdtContent>
                      <w:sdt>
                        <w:sdtPr>
                          <w:id w:val="193507911"/>
                          <w:placeholder>
                            <w:docPart w:val="38DE54D9B2164CE1A363F199EE438457"/>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1E8EF192" w14:textId="1B0DFA5F" w:rsidR="00D932CB" w:rsidRPr="000713B0" w:rsidRDefault="0003406A" w:rsidP="00D932CB">
                            <w:proofErr w:type="spellStart"/>
                            <w:r>
                              <w:t>СберБанк</w:t>
                            </w:r>
                            <w:proofErr w:type="spellEnd"/>
                            <w:r>
                              <w:t>-АСТ https://utp.sberbank-ast.ru/</w:t>
                            </w:r>
                          </w:p>
                        </w:sdtContent>
                      </w:sdt>
                    </w:sdtContent>
                  </w:sdt>
                </w:sdtContent>
              </w:sdt>
            </w:tc>
          </w:tr>
          <w:tr w:rsidR="00D932CB" w:rsidRPr="000713B0" w14:paraId="2DA6B47E" w14:textId="77777777" w:rsidTr="006909D6">
            <w:trPr>
              <w:trHeight w:val="20"/>
            </w:trPr>
            <w:tc>
              <w:tcPr>
                <w:tcW w:w="851" w:type="dxa"/>
              </w:tcPr>
              <w:p w14:paraId="6FE45EB2" w14:textId="77777777" w:rsidR="00D932CB" w:rsidRPr="000713B0" w:rsidRDefault="00D932CB" w:rsidP="00D932CB">
                <w:pPr>
                  <w:pStyle w:val="119"/>
                </w:pPr>
              </w:p>
            </w:tc>
            <w:tc>
              <w:tcPr>
                <w:tcW w:w="4111" w:type="dxa"/>
              </w:tcPr>
              <w:p w14:paraId="2711D75D"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703BE3C96D0F4B4AAEC190C73939856C"/>
                  </w:placeholder>
                  <w15:color w:val="FFFF00"/>
                </w:sdtPr>
                <w:sdtEndPr/>
                <w:sdtContent>
                  <w:p w14:paraId="727FD8A2" w14:textId="37D12CA4" w:rsidR="00D932CB" w:rsidRDefault="00D932CB" w:rsidP="0039625B">
                    <w:r>
                      <w:rPr>
                        <w:noProof/>
                      </w:rPr>
                      <w:fldChar w:fldCharType="begin"/>
                    </w:r>
                    <w:r>
                      <w:rPr>
                        <w:noProof/>
                      </w:rPr>
                      <w:instrText xml:space="preserve"> MERGEFIELD "Место_подачи_заявок_участников_закупки" </w:instrText>
                    </w:r>
                    <w:r>
                      <w:rPr>
                        <w:noProof/>
                      </w:rPr>
                      <w:fldChar w:fldCharType="separate"/>
                    </w:r>
                    <w:r w:rsidR="0003406A">
                      <w:rPr>
                        <w:noProof/>
                      </w:rPr>
                      <w:t>«Место_подачи_заявок_участников_закупки»</w:t>
                    </w:r>
                    <w:r>
                      <w:rPr>
                        <w:noProof/>
                      </w:rPr>
                      <w:fldChar w:fldCharType="end"/>
                    </w:r>
                    <w:sdt>
                      <w:sdtPr>
                        <w:alias w:val="Место вскрытия заявок"/>
                        <w:tag w:val="Место вскрытия заявок"/>
                        <w:id w:val="-1768456688"/>
                        <w:placeholder>
                          <w:docPart w:val="FC3073E31A494AC2A6B7EDB1A678E1DD"/>
                        </w:placeholder>
                        <w15:color w:val="FFFF00"/>
                      </w:sdtPr>
                      <w:sdtEndPr/>
                      <w:sdtContent>
                        <w:sdt>
                          <w:sdtPr>
                            <w:id w:val="-1852794058"/>
                            <w:placeholder>
                              <w:docPart w:val="56AB41B0B07A44C3BED57428EB4DA54A"/>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roofErr w:type="spellStart"/>
                            <w:r w:rsidR="0003406A">
                              <w:t>СберБанк</w:t>
                            </w:r>
                            <w:proofErr w:type="spellEnd"/>
                            <w:r w:rsidR="0003406A">
                              <w:t>-АСТ https://utp.sberbank-ast.ru/</w:t>
                            </w:r>
                          </w:sdtContent>
                        </w:sdt>
                      </w:sdtContent>
                    </w:sdt>
                  </w:p>
                </w:sdtContent>
              </w:sdt>
            </w:tc>
          </w:tr>
          <w:tr w:rsidR="00B83CE4" w:rsidRPr="000713B0" w14:paraId="151CAC40" w14:textId="77777777" w:rsidTr="006909D6">
            <w:trPr>
              <w:trHeight w:val="20"/>
            </w:trPr>
            <w:tc>
              <w:tcPr>
                <w:tcW w:w="851" w:type="dxa"/>
              </w:tcPr>
              <w:p w14:paraId="6F670024" w14:textId="77777777" w:rsidR="00B83CE4" w:rsidRPr="000713B0" w:rsidRDefault="00B83CE4" w:rsidP="00B83CE4">
                <w:pPr>
                  <w:pStyle w:val="119"/>
                </w:pPr>
              </w:p>
            </w:tc>
            <w:tc>
              <w:tcPr>
                <w:tcW w:w="4111" w:type="dxa"/>
              </w:tcPr>
              <w:p w14:paraId="5D7D5206"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19EEAD692A64E818D168B4C5430E35D"/>
                  </w:placeholder>
                  <w15:color w:val="FFFF00"/>
                </w:sdtPr>
                <w:sdtEndPr/>
                <w:sdtContent>
                  <w:sdt>
                    <w:sdtPr>
                      <w:alias w:val="Место предоставления документации"/>
                      <w:tag w:val="Место вскрытия заявок"/>
                      <w:id w:val="1721320537"/>
                      <w:placeholder>
                        <w:docPart w:val="95734CFAC09749CAB48762B01032B922"/>
                      </w:placeholder>
                      <w15:color w:val="FFFF00"/>
                    </w:sdtPr>
                    <w:sdtEndPr/>
                    <w:sdtContent>
                      <w:sdt>
                        <w:sdtPr>
                          <w:rPr>
                            <w:highlight w:val="yellow"/>
                          </w:rPr>
                          <w:id w:val="-421029605"/>
                          <w:placeholder>
                            <w:docPart w:val="49782496097A4126AA0F0DA46BE94835"/>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2BC08E37" w14:textId="2CA5D9C8" w:rsidR="00B83CE4" w:rsidRDefault="0003406A" w:rsidP="0084081A">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39625B" w:rsidRPr="000713B0" w14:paraId="2EBC0A65" w14:textId="77777777" w:rsidTr="006909D6">
            <w:trPr>
              <w:trHeight w:val="567"/>
            </w:trPr>
            <w:tc>
              <w:tcPr>
                <w:tcW w:w="851" w:type="dxa"/>
              </w:tcPr>
              <w:p w14:paraId="0808C5AE" w14:textId="77777777" w:rsidR="0039625B" w:rsidRPr="000713B0" w:rsidRDefault="0039625B" w:rsidP="0039625B">
                <w:pPr>
                  <w:pStyle w:val="119"/>
                </w:pPr>
              </w:p>
            </w:tc>
            <w:tc>
              <w:tcPr>
                <w:tcW w:w="4111" w:type="dxa"/>
              </w:tcPr>
              <w:p w14:paraId="5394610D" w14:textId="77777777" w:rsidR="0039625B" w:rsidRDefault="0039625B" w:rsidP="0039625B">
                <w:r>
                  <w:t>Дата и время рассмотрения первых частей заявок</w:t>
                </w:r>
              </w:p>
            </w:tc>
            <w:tc>
              <w:tcPr>
                <w:tcW w:w="4678" w:type="dxa"/>
              </w:tcPr>
              <w:p w14:paraId="7E5C1C71" w14:textId="73773E1B" w:rsidR="0039625B" w:rsidRDefault="004D5EC1" w:rsidP="0039625B">
                <w:sdt>
                  <w:sdtPr>
                    <w:alias w:val="Дата и время рассмотрения первых частей заявок"/>
                    <w:tag w:val="Дата и время окончания срока подачи заявок"/>
                    <w:id w:val="1162344987"/>
                    <w:placeholder>
                      <w:docPart w:val="14B17507ED7A42F7BDA03CB33FFD6A39"/>
                    </w:placeholder>
                    <w15:color w:val="FFFF00"/>
                    <w:date w:fullDate="2024-06-11T23:59:00Z">
                      <w:dateFormat w:val="dd.MM.yyyy H:mm"/>
                      <w:lid w:val="ru-RU"/>
                      <w:storeMappedDataAs w:val="dateTime"/>
                      <w:calendar w:val="gregorian"/>
                    </w:date>
                  </w:sdtPr>
                  <w:sdtEndPr/>
                  <w:sdtContent>
                    <w:r w:rsidR="00E64D5D">
                      <w:t>1</w:t>
                    </w:r>
                    <w:r w:rsidR="00BF543C">
                      <w:t>1</w:t>
                    </w:r>
                    <w:r w:rsidR="0003406A">
                      <w:t>.0</w:t>
                    </w:r>
                    <w:r w:rsidR="00BF543C">
                      <w:t>6</w:t>
                    </w:r>
                    <w:r w:rsidR="0003406A">
                      <w:t>.2024 23:59</w:t>
                    </w:r>
                  </w:sdtContent>
                </w:sdt>
                <w:r w:rsidR="0039625B">
                  <w:t xml:space="preserve"> </w:t>
                </w:r>
                <w:r w:rsidR="0039625B" w:rsidRPr="00A3697A">
                  <w:t>по иркутскому времени</w:t>
                </w:r>
              </w:p>
            </w:tc>
          </w:tr>
          <w:tr w:rsidR="0039625B" w:rsidRPr="000713B0" w14:paraId="4ABECBE3" w14:textId="77777777" w:rsidTr="006909D6">
            <w:trPr>
              <w:trHeight w:val="567"/>
            </w:trPr>
            <w:tc>
              <w:tcPr>
                <w:tcW w:w="851" w:type="dxa"/>
              </w:tcPr>
              <w:p w14:paraId="7EE79B88" w14:textId="77777777" w:rsidR="0039625B" w:rsidRPr="000713B0" w:rsidRDefault="0039625B" w:rsidP="0039625B">
                <w:pPr>
                  <w:pStyle w:val="119"/>
                </w:pPr>
              </w:p>
            </w:tc>
            <w:tc>
              <w:tcPr>
                <w:tcW w:w="4111" w:type="dxa"/>
              </w:tcPr>
              <w:p w14:paraId="16469E41" w14:textId="77777777" w:rsidR="0039625B" w:rsidRDefault="0039625B" w:rsidP="0039625B">
                <w:r>
                  <w:t>Дата приема дополнительных ценовых предложений (проведения переторжки)</w:t>
                </w:r>
              </w:p>
            </w:tc>
            <w:tc>
              <w:tcPr>
                <w:tcW w:w="4678" w:type="dxa"/>
              </w:tcPr>
              <w:p w14:paraId="4AE3B562" w14:textId="5E13CBD5" w:rsidR="0003406A" w:rsidRDefault="004D5EC1" w:rsidP="0039625B">
                <w:sdt>
                  <w:sdtPr>
                    <w:alias w:val="Дата переторжки"/>
                    <w:tag w:val="Дата и время окончания срока подачи заявок"/>
                    <w:id w:val="1510790607"/>
                    <w:placeholder>
                      <w:docPart w:val="5B16A34F9A564B02BD86C24C53D6569C"/>
                    </w:placeholder>
                    <w15:color w:val="FFFF00"/>
                    <w:date w:fullDate="2024-06-14T00:00:00Z">
                      <w:dateFormat w:val="dd.MM.yyyy"/>
                      <w:lid w:val="ru-RU"/>
                      <w:storeMappedDataAs w:val="dateTime"/>
                      <w:calendar w:val="gregorian"/>
                    </w:date>
                  </w:sdtPr>
                  <w:sdtEndPr/>
                  <w:sdtContent>
                    <w:r w:rsidR="00E64D5D">
                      <w:t>1</w:t>
                    </w:r>
                    <w:r w:rsidR="00BF543C">
                      <w:t>4</w:t>
                    </w:r>
                    <w:r w:rsidR="0003406A" w:rsidRPr="00D57204">
                      <w:t>.0</w:t>
                    </w:r>
                    <w:r w:rsidR="00BF543C">
                      <w:t>6</w:t>
                    </w:r>
                    <w:r w:rsidR="0003406A" w:rsidRPr="00D57204">
                      <w:t>.2024</w:t>
                    </w:r>
                  </w:sdtContent>
                </w:sdt>
                <w:r w:rsidR="0039625B">
                  <w:t xml:space="preserve"> с</w:t>
                </w:r>
                <w:r w:rsidR="0003406A">
                  <w:t xml:space="preserve"> </w:t>
                </w:r>
              </w:p>
              <w:p w14:paraId="2E31E22E" w14:textId="11E24517" w:rsidR="0039625B" w:rsidRDefault="0039625B" w:rsidP="0039625B">
                <w:r>
                  <w:t xml:space="preserve"> </w:t>
                </w:r>
                <w:sdt>
                  <w:sdtPr>
                    <w:alias w:val="Время переторжки (с)"/>
                    <w:tag w:val="Дата и время окончания срока подачи заявок"/>
                    <w:id w:val="-1365898818"/>
                    <w:placeholder>
                      <w:docPart w:val="B26B37F759A14A738DB0237CF4A7BA7B"/>
                    </w:placeholder>
                    <w15:color w:val="FFFF00"/>
                    <w:date w:fullDate="2024-03-11T13:00:00Z">
                      <w:dateFormat w:val="HH:mm"/>
                      <w:lid w:val="ru-RU"/>
                      <w:storeMappedDataAs w:val="dateTime"/>
                      <w:calendar w:val="gregorian"/>
                    </w:date>
                  </w:sdtPr>
                  <w:sdtEndPr/>
                  <w:sdtContent>
                    <w:r w:rsidR="0003406A" w:rsidRPr="00D57204">
                      <w:t>1</w:t>
                    </w:r>
                    <w:r w:rsidR="00D57204" w:rsidRPr="00D57204">
                      <w:t>3</w:t>
                    </w:r>
                    <w:r w:rsidR="0003406A" w:rsidRPr="00D57204">
                      <w:t>:00</w:t>
                    </w:r>
                  </w:sdtContent>
                </w:sdt>
                <w:r>
                  <w:t xml:space="preserve"> до </w:t>
                </w:r>
                <w:sdt>
                  <w:sdtPr>
                    <w:alias w:val="Время переторжки (по)"/>
                    <w:tag w:val="Дата и время окончания срока подачи заявок"/>
                    <w:id w:val="-1464419157"/>
                    <w:placeholder>
                      <w:docPart w:val="37F67B2838A54A72B13EE428EC05A6B1"/>
                    </w:placeholder>
                    <w15:color w:val="FFFF00"/>
                    <w:date w:fullDate="2024-03-11T16:00:00Z">
                      <w:dateFormat w:val="HH:mm"/>
                      <w:lid w:val="ru-RU"/>
                      <w:storeMappedDataAs w:val="dateTime"/>
                      <w:calendar w:val="gregorian"/>
                    </w:date>
                  </w:sdtPr>
                  <w:sdtEndPr/>
                  <w:sdtContent>
                    <w:r w:rsidR="0003406A" w:rsidRPr="00BE281F">
                      <w:t>1</w:t>
                    </w:r>
                    <w:r w:rsidR="00D57204" w:rsidRPr="00BE281F">
                      <w:t>6</w:t>
                    </w:r>
                    <w:r w:rsidR="0003406A" w:rsidRPr="00BE281F">
                      <w:t>:00</w:t>
                    </w:r>
                  </w:sdtContent>
                </w:sdt>
                <w:r>
                  <w:t xml:space="preserve"> </w:t>
                </w:r>
                <w:r w:rsidRPr="00A3697A">
                  <w:t>по иркутскому времени</w:t>
                </w:r>
              </w:p>
            </w:tc>
          </w:tr>
          <w:tr w:rsidR="0039625B" w:rsidRPr="000713B0" w14:paraId="1F35A787" w14:textId="77777777" w:rsidTr="006909D6">
            <w:trPr>
              <w:trHeight w:val="567"/>
            </w:trPr>
            <w:tc>
              <w:tcPr>
                <w:tcW w:w="851" w:type="dxa"/>
              </w:tcPr>
              <w:p w14:paraId="14A0A0C1" w14:textId="77777777" w:rsidR="0039625B" w:rsidRPr="000713B0" w:rsidRDefault="0039625B" w:rsidP="0039625B">
                <w:pPr>
                  <w:pStyle w:val="119"/>
                </w:pPr>
              </w:p>
            </w:tc>
            <w:tc>
              <w:tcPr>
                <w:tcW w:w="4111" w:type="dxa"/>
              </w:tcPr>
              <w:p w14:paraId="7143C50E" w14:textId="77777777" w:rsidR="0039625B" w:rsidRDefault="0039625B" w:rsidP="0039625B">
                <w:r>
                  <w:t>Дата и время рассмотрения вторых частей заявок</w:t>
                </w:r>
              </w:p>
            </w:tc>
            <w:tc>
              <w:tcPr>
                <w:tcW w:w="4678" w:type="dxa"/>
              </w:tcPr>
              <w:p w14:paraId="4FEBAC16" w14:textId="7FEE342A" w:rsidR="0039625B" w:rsidRPr="00A3697A" w:rsidRDefault="004D5EC1" w:rsidP="0039625B">
                <w:sdt>
                  <w:sdtPr>
                    <w:alias w:val="Дата и время рассмотрения первых частей заявок"/>
                    <w:tag w:val="Дата и время окончания срока подачи заявок"/>
                    <w:id w:val="-2103095481"/>
                    <w:placeholder>
                      <w:docPart w:val="4C514DF348EE425FAE966477FC7000F7"/>
                    </w:placeholder>
                    <w15:color w:val="FFFF00"/>
                    <w:date w:fullDate="2024-06-17T23:59:00Z">
                      <w:dateFormat w:val="dd.MM.yyyy H:mm"/>
                      <w:lid w:val="ru-RU"/>
                      <w:storeMappedDataAs w:val="dateTime"/>
                      <w:calendar w:val="gregorian"/>
                    </w:date>
                  </w:sdtPr>
                  <w:sdtEndPr/>
                  <w:sdtContent>
                    <w:r w:rsidR="00BF543C">
                      <w:t>17</w:t>
                    </w:r>
                    <w:r w:rsidR="0003406A">
                      <w:t>.0</w:t>
                    </w:r>
                    <w:r w:rsidR="00BF543C">
                      <w:t>6</w:t>
                    </w:r>
                    <w:r w:rsidR="0003406A">
                      <w:t>.2024 23:59</w:t>
                    </w:r>
                  </w:sdtContent>
                </w:sdt>
                <w:r w:rsidR="0039625B">
                  <w:t xml:space="preserve"> </w:t>
                </w:r>
                <w:r w:rsidR="0039625B" w:rsidRPr="00A3697A">
                  <w:t>по иркутскому времени</w:t>
                </w:r>
              </w:p>
            </w:tc>
          </w:tr>
          <w:tr w:rsidR="0039625B" w:rsidRPr="000713B0" w14:paraId="441A10A3" w14:textId="77777777" w:rsidTr="006909D6">
            <w:trPr>
              <w:trHeight w:val="567"/>
            </w:trPr>
            <w:tc>
              <w:tcPr>
                <w:tcW w:w="851" w:type="dxa"/>
              </w:tcPr>
              <w:p w14:paraId="6868B038" w14:textId="77777777" w:rsidR="0039625B" w:rsidRPr="000713B0" w:rsidRDefault="0039625B" w:rsidP="0039625B">
                <w:pPr>
                  <w:pStyle w:val="119"/>
                </w:pPr>
              </w:p>
            </w:tc>
            <w:tc>
              <w:tcPr>
                <w:tcW w:w="4111" w:type="dxa"/>
              </w:tcPr>
              <w:p w14:paraId="133D4DCE" w14:textId="77777777" w:rsidR="0039625B" w:rsidRDefault="0039625B" w:rsidP="0039625B">
                <w:r w:rsidRPr="00CC4AEE">
                  <w:t>Дата и время подведения итогов</w:t>
                </w:r>
              </w:p>
            </w:tc>
            <w:tc>
              <w:tcPr>
                <w:tcW w:w="4678" w:type="dxa"/>
              </w:tcPr>
              <w:p w14:paraId="31DE9C2C" w14:textId="7C6DFFBD" w:rsidR="0039625B" w:rsidRDefault="004D5EC1" w:rsidP="0039625B">
                <w:sdt>
                  <w:sdtPr>
                    <w:alias w:val="Дата и время подведения итогов"/>
                    <w:tag w:val="Дата и время окончания срока подачи заявок"/>
                    <w:id w:val="-1422253082"/>
                    <w:placeholder>
                      <w:docPart w:val="37AD041BB95F4949B6684383CCFF7E3F"/>
                    </w:placeholder>
                    <w15:color w:val="FFFF00"/>
                    <w:date w:fullDate="2024-06-18T17:00:00Z">
                      <w:dateFormat w:val="dd.MM.yyyy H:mm"/>
                      <w:lid w:val="ru-RU"/>
                      <w:storeMappedDataAs w:val="dateTime"/>
                      <w:calendar w:val="gregorian"/>
                    </w:date>
                  </w:sdtPr>
                  <w:sdtEndPr/>
                  <w:sdtContent>
                    <w:r w:rsidR="00BF543C">
                      <w:t>18</w:t>
                    </w:r>
                    <w:r w:rsidR="0003406A">
                      <w:t>.0</w:t>
                    </w:r>
                    <w:r w:rsidR="00BF543C">
                      <w:t>6</w:t>
                    </w:r>
                    <w:r w:rsidR="0003406A">
                      <w:t>.2024 17:00</w:t>
                    </w:r>
                  </w:sdtContent>
                </w:sdt>
                <w:r w:rsidR="0039625B">
                  <w:t xml:space="preserve"> </w:t>
                </w:r>
                <w:r w:rsidR="0039625B" w:rsidRPr="00A3697A">
                  <w:t>по иркутскому времени</w:t>
                </w:r>
              </w:p>
            </w:tc>
          </w:tr>
          <w:tr w:rsidR="00B83CE4" w:rsidRPr="000713B0" w14:paraId="18F27C05"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36FD1016" w14:textId="77777777" w:rsidR="00B83CE4" w:rsidRPr="000713B0" w:rsidRDefault="00B83CE4" w:rsidP="00B83CE4">
                <w:pPr>
                  <w:pStyle w:val="119"/>
                </w:pPr>
              </w:p>
            </w:tc>
            <w:tc>
              <w:tcPr>
                <w:tcW w:w="4111" w:type="dxa"/>
              </w:tcPr>
              <w:p w14:paraId="255EF1C9"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BB1250AA85E944DE8ED8EAE69555BE17"/>
                  </w:placeholder>
                  <w15:color w:val="FFFF00"/>
                </w:sdtPr>
                <w:sdtEndPr/>
                <w:sdtContent>
                  <w:p w14:paraId="466E8509" w14:textId="2022D676" w:rsidR="00B83CE4" w:rsidRPr="000713B0" w:rsidRDefault="00B83CE4" w:rsidP="00B83CE4">
                    <w:pPr>
                      <w:rPr>
                        <w:noProof/>
                      </w:rPr>
                    </w:pPr>
                    <w:r>
                      <w:rPr>
                        <w:noProof/>
                      </w:rPr>
                      <w:fldChar w:fldCharType="begin"/>
                    </w:r>
                    <w:r>
                      <w:rPr>
                        <w:noProof/>
                      </w:rPr>
                      <w:instrText xml:space="preserve"> MERGEFIELD "Место_рассмотрения_и_подведения_итогов" </w:instrText>
                    </w:r>
                    <w:r>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2141263679"/>
                        <w:placeholder>
                          <w:docPart w:val="EC0B9B41BCB04736B19A2598BE9C6F8D"/>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312937729"/>
                            <w:placeholder>
                              <w:docPart w:val="C378D00181124A618DF7F35B8EAE0CEE"/>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Pr>
                        <w:noProof/>
                      </w:rPr>
                      <w:t xml:space="preserve"> Место_рассмотрения_и_подведения_итогов»</w:t>
                    </w:r>
                    <w:r>
                      <w:rPr>
                        <w:noProof/>
                      </w:rPr>
                      <w:fldChar w:fldCharType="end"/>
                    </w:r>
                  </w:p>
                </w:sdtContent>
              </w:sdt>
            </w:tc>
          </w:tr>
        </w:tbl>
        <w:p w14:paraId="298C85D0" w14:textId="77777777" w:rsidR="002440E7" w:rsidRDefault="004D5EC1" w:rsidP="005A7114"/>
      </w:sdtContent>
    </w:sdt>
    <w:p w14:paraId="0EF646AB"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1901DA40" w14:textId="77777777" w:rsidR="006641A8" w:rsidRDefault="006641A8" w:rsidP="00845677">
      <w:pPr>
        <w:pStyle w:val="af4"/>
      </w:pPr>
    </w:p>
    <w:p w14:paraId="771E91B4" w14:textId="77777777" w:rsidR="00F70B20" w:rsidRPr="006C518D" w:rsidRDefault="00F70B20" w:rsidP="00F70B20">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F70B20">
        <w:rPr>
          <w:color w:val="FF0000"/>
        </w:rPr>
        <w:t>.</w:t>
      </w:r>
      <w:r w:rsidRPr="006C518D">
        <w:rPr>
          <w:color w:val="FF0000"/>
        </w:rPr>
        <w:t>)</w:t>
      </w:r>
    </w:p>
    <w:p w14:paraId="6AC89907" w14:textId="77777777" w:rsidR="00F70B20" w:rsidRPr="00FD5F2A" w:rsidRDefault="00F70B20" w:rsidP="00F70B20">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2CA39E73" w14:textId="77777777" w:rsidR="00A64B0A" w:rsidRPr="00845677" w:rsidRDefault="00A64B0A" w:rsidP="00845677">
      <w:pPr>
        <w:pStyle w:val="af4"/>
      </w:pPr>
    </w:p>
    <w:p w14:paraId="1C0273D4"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25223B86" w14:textId="77777777" w:rsidR="00845677" w:rsidRDefault="000943A0" w:rsidP="000943A0">
      <w:pPr>
        <w:pStyle w:val="affff3"/>
        <w:sectPr w:rsidR="00845677" w:rsidSect="00AE11A2">
          <w:footerReference w:type="default" r:id="rId9"/>
          <w:pgSz w:w="11906" w:h="16838"/>
          <w:pgMar w:top="709" w:right="1049" w:bottom="1276" w:left="1418" w:header="567" w:footer="851" w:gutter="0"/>
          <w:cols w:space="708"/>
          <w:docGrid w:linePitch="360"/>
        </w:sectPr>
      </w:pPr>
      <w:r w:rsidRPr="002E30A6">
        <w:rPr>
          <w:color w:val="auto"/>
        </w:rPr>
        <w:t xml:space="preserve">телефон: </w:t>
      </w:r>
      <w:r w:rsidR="006E31A2">
        <w:t>8 (800) 234-56-40; электронная почта: signal@enplus.ru.</w:t>
      </w:r>
    </w:p>
    <w:p w14:paraId="2D523D4D" w14:textId="0B889286" w:rsidR="00BC611E" w:rsidRDefault="009916FD" w:rsidP="00BC611E">
      <w:pPr>
        <w:pStyle w:val="1"/>
      </w:pPr>
      <w:bookmarkStart w:id="5" w:name="_Toc143602462"/>
      <w:r>
        <w:lastRenderedPageBreak/>
        <w:t>3.</w:t>
      </w:r>
      <w:r w:rsidR="00BC611E" w:rsidRPr="00536BD9">
        <w:t xml:space="preserve">Требования к </w:t>
      </w:r>
      <w:r w:rsidR="00BC611E">
        <w:t>предложению участника</w:t>
      </w:r>
      <w:bookmarkEnd w:id="5"/>
    </w:p>
    <w:p w14:paraId="47068099" w14:textId="77777777" w:rsidR="00BC611E" w:rsidRDefault="00BC611E" w:rsidP="00BC611E">
      <w:pPr>
        <w:pStyle w:val="113"/>
      </w:pPr>
      <w:r>
        <w:t>Требования к коммерческому предложению участника</w:t>
      </w:r>
    </w:p>
    <w:permStart w:id="1976370702"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1322AC7ED93F4160955D5F618F045B2B"/>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08EBD35E" w14:textId="77777777" w:rsidTr="00173337">
            <w:trPr>
              <w:tblCellSpacing w:w="42" w:type="dxa"/>
            </w:trPr>
            <w:tc>
              <w:tcPr>
                <w:tcW w:w="775" w:type="dxa"/>
                <w:vAlign w:val="center"/>
              </w:tcPr>
              <w:p w14:paraId="5F804E50"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8494002"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id w:val="1996138216"/>
                <w:placeholder>
                  <w:docPart w:val="4836B1622C68424FA927761DB1EA66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D296A9D" w14:textId="73C7FF22" w:rsidR="00BC611E" w:rsidRPr="004A11C7" w:rsidRDefault="005832A6" w:rsidP="00173337">
                    <w:pPr>
                      <w:pStyle w:val="111"/>
                      <w:numPr>
                        <w:ilvl w:val="0"/>
                        <w:numId w:val="0"/>
                      </w:numPr>
                      <w:spacing w:after="0" w:line="240" w:lineRule="auto"/>
                      <w:jc w:val="left"/>
                      <w:rPr>
                        <w:rFonts w:asciiTheme="minorHAnsi" w:hAnsiTheme="minorHAnsi"/>
                      </w:rPr>
                    </w:pPr>
                    <w:r w:rsidRPr="00D77B47">
                      <w:t xml:space="preserve"> Оказание </w:t>
                    </w:r>
                    <w:proofErr w:type="gramStart"/>
                    <w:r w:rsidRPr="00D77B47">
                      <w:t>услуг  по</w:t>
                    </w:r>
                    <w:proofErr w:type="gramEnd"/>
                    <w:r w:rsidRPr="00D77B47">
                      <w:t xml:space="preserve"> снятию ограничений, увеличение эффективности работы  ВЗП котлов №№1,3,7</w:t>
                    </w:r>
                    <w:r>
                      <w:t>,</w:t>
                    </w:r>
                    <w:r w:rsidRPr="00D77B47">
                      <w:t>8,9,10,11 ТЭЦ-9</w:t>
                    </w:r>
                  </w:p>
                </w:tc>
              </w:sdtContent>
            </w:sdt>
          </w:tr>
          <w:tr w:rsidR="00BC611E" w:rsidRPr="00B56B74" w14:paraId="41228244" w14:textId="77777777" w:rsidTr="00173337">
            <w:trPr>
              <w:tblCellSpacing w:w="42" w:type="dxa"/>
            </w:trPr>
            <w:tc>
              <w:tcPr>
                <w:tcW w:w="775" w:type="dxa"/>
                <w:vAlign w:val="center"/>
              </w:tcPr>
              <w:p w14:paraId="5A1877D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7B96F61"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FF2D001" w14:textId="4539E956" w:rsidR="00BC611E" w:rsidRPr="004A11C7" w:rsidRDefault="004D5EC1" w:rsidP="004E1CEE">
                <w:pPr>
                  <w:pStyle w:val="111"/>
                  <w:numPr>
                    <w:ilvl w:val="0"/>
                    <w:numId w:val="0"/>
                  </w:numPr>
                  <w:spacing w:after="0" w:line="240" w:lineRule="auto"/>
                  <w:jc w:val="left"/>
                  <w:rPr>
                    <w:rFonts w:asciiTheme="minorHAnsi" w:hAnsiTheme="minorHAnsi"/>
                  </w:rPr>
                </w:pPr>
                <w:sdt>
                  <w:sdtPr>
                    <w:id w:val="746076858"/>
                    <w:placeholder>
                      <w:docPart w:val="EDDF0D71FAE344DFB8012DC7957F1A42"/>
                    </w:placeholder>
                    <w15:color w:val="FFFF00"/>
                  </w:sdtPr>
                  <w:sdtEndPr/>
                  <w:sdtContent>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separate"/>
                    </w:r>
                    <w:r w:rsidR="0079741D">
                      <w:rPr>
                        <w:rFonts w:asciiTheme="minorHAnsi" w:hAnsiTheme="minorHAnsi"/>
                        <w:noProof/>
                      </w:rPr>
                      <w:t>1</w:t>
                    </w:r>
                    <w:r w:rsidR="00BC611E" w:rsidRPr="004A11C7">
                      <w:rPr>
                        <w:noProof/>
                      </w:rPr>
                      <w:fldChar w:fldCharType="end"/>
                    </w:r>
                  </w:sdtContent>
                </w:sdt>
              </w:p>
            </w:tc>
          </w:tr>
          <w:tr w:rsidR="00BC611E" w:rsidRPr="00B56B74" w14:paraId="65347AAA" w14:textId="77777777" w:rsidTr="00173337">
            <w:trPr>
              <w:tblCellSpacing w:w="42" w:type="dxa"/>
            </w:trPr>
            <w:tc>
              <w:tcPr>
                <w:tcW w:w="775" w:type="dxa"/>
                <w:vAlign w:val="center"/>
              </w:tcPr>
              <w:p w14:paraId="63EC449D"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A113A0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id w:val="776832097"/>
                <w:placeholder>
                  <w:docPart w:val="5984723A0FDD400096DDE4F4B1FED33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EC66E8" w14:textId="06F1DA4C" w:rsidR="00BC611E" w:rsidRPr="004A11C7" w:rsidRDefault="004D5EC1" w:rsidP="00173337">
                    <w:pPr>
                      <w:pStyle w:val="111"/>
                      <w:numPr>
                        <w:ilvl w:val="0"/>
                        <w:numId w:val="0"/>
                      </w:numPr>
                      <w:spacing w:after="0" w:line="240" w:lineRule="auto"/>
                      <w:jc w:val="left"/>
                      <w:rPr>
                        <w:rFonts w:asciiTheme="minorHAnsi" w:hAnsiTheme="minorHAnsi"/>
                      </w:rPr>
                    </w:pPr>
                    <w:sdt>
                      <w:sdtPr>
                        <w:alias w:val="Адрес местонахождения (юр. адрес) заказчика"/>
                        <w:tag w:val="Адрес местонахождения (юр. адрес) заказчика"/>
                        <w:id w:val="-546756916"/>
                        <w:placeholder>
                          <w:docPart w:val="66B5AD575AC24DC8AD8AC0618B3CD8BC"/>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t xml:space="preserve"> </w:t>
                        </w:r>
                        <w:sdt>
                          <w:sdtPr>
                            <w:alias w:val="Адрес местонахождения (юр. адрес) заказчика"/>
                            <w:tag w:val="Адрес местонахождения (юр. адрес) заказчика"/>
                            <w:id w:val="-1077130247"/>
                            <w:placeholder>
                              <w:docPart w:val="CD15231087F943ABBAF80FC3A8DABAA3"/>
                            </w:placeholder>
                            <w15:color w:val="FFFF00"/>
                          </w:sdtPr>
                          <w:sdtEndPr/>
                          <w:sdtContent>
                            <w:r w:rsidR="0003406A">
                              <w:rPr>
                                <w:noProof/>
                              </w:rPr>
                              <w:fldChar w:fldCharType="begin"/>
                            </w:r>
                            <w:r w:rsidR="0003406A">
                              <w:rPr>
                                <w:noProof/>
                              </w:rPr>
                              <w:instrText xml:space="preserve"> MERGEFIELD "Местонахождение_заказчика" </w:instrText>
                            </w:r>
                            <w:r w:rsidR="0003406A">
                              <w:rPr>
                                <w:noProof/>
                              </w:rPr>
                              <w:fldChar w:fldCharType="separate"/>
                            </w:r>
                            <w:r w:rsidR="0003406A">
                              <w:rPr>
                                <w:noProof/>
                              </w:rPr>
                              <w:t>665800</w:t>
                            </w:r>
                            <w:r w:rsidR="0003406A">
                              <w:rPr>
                                <w:noProof/>
                              </w:rPr>
                              <w:fldChar w:fldCharType="end"/>
                            </w:r>
                            <w:r w:rsidR="0003406A">
                              <w:rPr>
                                <w:noProof/>
                              </w:rPr>
                              <w:t xml:space="preserve"> Иркутская область, город Ангарск, Второй промышленный массив, квартал 17 стр.163, ТЭЦ-9</w:t>
                            </w:r>
                          </w:sdtContent>
                        </w:sdt>
                        <w:r w:rsidR="0003406A">
                          <w:rPr>
                            <w:noProof/>
                          </w:rPr>
                          <w:t xml:space="preserve"> </w:t>
                        </w:r>
                        <w:r w:rsidR="0003406A">
                          <w:rPr>
                            <w:noProof/>
                          </w:rPr>
                          <w:fldChar w:fldCharType="end"/>
                        </w:r>
                      </w:sdtContent>
                    </w:sdt>
                    <w:r w:rsidR="0003406A" w:rsidRPr="004A11C7">
                      <w:t xml:space="preserve"> </w:t>
                    </w:r>
                  </w:p>
                </w:tc>
              </w:sdtContent>
            </w:sdt>
          </w:tr>
          <w:tr w:rsidR="00C4575E" w:rsidRPr="00C4575E" w14:paraId="14BB09E8" w14:textId="77777777" w:rsidTr="00F51B5E">
            <w:trPr>
              <w:tblCellSpacing w:w="42" w:type="dxa"/>
            </w:trPr>
            <w:tc>
              <w:tcPr>
                <w:tcW w:w="775" w:type="dxa"/>
                <w:vAlign w:val="center"/>
              </w:tcPr>
              <w:p w14:paraId="2952C84B" w14:textId="77777777" w:rsidR="00C4575E" w:rsidRPr="00B56B74" w:rsidRDefault="00C4575E" w:rsidP="00F51B5E">
                <w:pPr>
                  <w:pStyle w:val="111"/>
                  <w:rPr>
                    <w:rFonts w:asciiTheme="minorHAnsi" w:hAnsiTheme="minorHAnsi"/>
                  </w:rPr>
                </w:pPr>
              </w:p>
            </w:tc>
            <w:tc>
              <w:tcPr>
                <w:tcW w:w="2893" w:type="dxa"/>
                <w:tcMar>
                  <w:left w:w="85" w:type="dxa"/>
                </w:tcMar>
                <w:vAlign w:val="center"/>
              </w:tcPr>
              <w:p w14:paraId="67DAAB60" w14:textId="77777777"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AED82AD" w14:textId="67394BB7" w:rsidR="00C4575E" w:rsidRPr="00C4575E" w:rsidRDefault="00830434" w:rsidP="00F51B5E">
                <w:pPr>
                  <w:pStyle w:val="111"/>
                  <w:numPr>
                    <w:ilvl w:val="0"/>
                    <w:numId w:val="0"/>
                  </w:numPr>
                  <w:spacing w:after="0" w:line="240" w:lineRule="auto"/>
                  <w:jc w:val="left"/>
                  <w:rPr>
                    <w:rFonts w:asciiTheme="minorHAnsi" w:hAnsiTheme="minorHAnsi"/>
                  </w:rPr>
                </w:pPr>
                <w:r>
                  <w:t>с</w:t>
                </w:r>
                <w:r w:rsidR="003B43DE">
                  <w:t xml:space="preserve"> даты заключения договора до полного исполнения обязательств</w:t>
                </w:r>
              </w:p>
            </w:tc>
          </w:tr>
          <w:tr w:rsidR="00C4575E" w:rsidRPr="00B56B74" w14:paraId="678E28C5" w14:textId="77777777" w:rsidTr="00F51B5E">
            <w:trPr>
              <w:tblCellSpacing w:w="42" w:type="dxa"/>
            </w:trPr>
            <w:tc>
              <w:tcPr>
                <w:tcW w:w="775" w:type="dxa"/>
                <w:vAlign w:val="center"/>
              </w:tcPr>
              <w:p w14:paraId="6677C1B3" w14:textId="77777777" w:rsidR="00C4575E" w:rsidRPr="00C4575E" w:rsidRDefault="00C4575E" w:rsidP="00F51B5E">
                <w:pPr>
                  <w:pStyle w:val="111"/>
                  <w:rPr>
                    <w:rFonts w:asciiTheme="minorHAnsi" w:hAnsiTheme="minorHAnsi"/>
                  </w:rPr>
                </w:pPr>
              </w:p>
            </w:tc>
            <w:tc>
              <w:tcPr>
                <w:tcW w:w="2893" w:type="dxa"/>
                <w:tcMar>
                  <w:left w:w="85" w:type="dxa"/>
                </w:tcMar>
                <w:vAlign w:val="center"/>
              </w:tcPr>
              <w:p w14:paraId="1B4EE79E" w14:textId="2180F2B8" w:rsidR="00C4575E" w:rsidRPr="00C4575E" w:rsidRDefault="00C4575E" w:rsidP="00F51B5E">
                <w:pPr>
                  <w:pStyle w:val="111"/>
                  <w:numPr>
                    <w:ilvl w:val="0"/>
                    <w:numId w:val="0"/>
                  </w:numPr>
                  <w:suppressAutoHyphens/>
                  <w:spacing w:after="0" w:line="240" w:lineRule="auto"/>
                  <w:jc w:val="left"/>
                  <w:rPr>
                    <w:rFonts w:asciiTheme="minorHAnsi" w:hAnsiTheme="minorHAnsi" w:cs="Calibri"/>
                    <w:color w:val="000000"/>
                  </w:rPr>
                </w:pPr>
                <w:r w:rsidRPr="00C4575E">
                  <w:rPr>
                    <w:rFonts w:asciiTheme="minorHAnsi" w:hAnsiTheme="minorHAnsi" w:cs="Calibri"/>
                    <w:color w:val="000000"/>
                  </w:rPr>
                  <w:t>Срок (период, сроки) оказания услуг</w:t>
                </w:r>
              </w:p>
            </w:tc>
            <w:sdt>
              <w:sdtPr>
                <w:id w:val="509108617"/>
                <w:placeholder>
                  <w:docPart w:val="0258EDF935064DC18941F5441045EE1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D1847FA" w14:textId="31B74187" w:rsidR="00C4575E" w:rsidRPr="002C5180" w:rsidRDefault="00C4575E" w:rsidP="00F51B5E">
                    <w:pPr>
                      <w:pStyle w:val="111"/>
                      <w:numPr>
                        <w:ilvl w:val="0"/>
                        <w:numId w:val="0"/>
                      </w:numPr>
                      <w:spacing w:after="0" w:line="240" w:lineRule="auto"/>
                      <w:jc w:val="left"/>
                      <w:rPr>
                        <w:rFonts w:asciiTheme="minorHAnsi" w:hAnsiTheme="minorHAnsi"/>
                      </w:rPr>
                    </w:pPr>
                    <w:r w:rsidRPr="00C4575E">
                      <w:fldChar w:fldCharType="begin"/>
                    </w:r>
                    <w:r w:rsidRPr="00C4575E">
                      <w:rPr>
                        <w:rFonts w:asciiTheme="minorHAnsi" w:hAnsiTheme="minorHAnsi"/>
                      </w:rPr>
                      <w:instrText xml:space="preserve"> MERGEFIELD "Условия_и_сроки_поставки" </w:instrText>
                    </w:r>
                    <w:r w:rsidRPr="00C4575E">
                      <w:fldChar w:fldCharType="separate"/>
                    </w:r>
                    <w:r w:rsidR="003B43DE">
                      <w:rPr>
                        <w:rFonts w:asciiTheme="minorHAnsi" w:hAnsiTheme="minorHAnsi"/>
                        <w:noProof/>
                      </w:rPr>
                      <w:t xml:space="preserve">с даты заключения договора по </w:t>
                    </w:r>
                    <w:r w:rsidR="0079665E" w:rsidRPr="0079665E">
                      <w:rPr>
                        <w:rFonts w:asciiTheme="minorHAnsi" w:hAnsiTheme="minorHAnsi"/>
                        <w:noProof/>
                      </w:rPr>
                      <w:t>1</w:t>
                    </w:r>
                    <w:r w:rsidR="0079665E" w:rsidRPr="005832A6">
                      <w:rPr>
                        <w:rFonts w:asciiTheme="minorHAnsi" w:hAnsiTheme="minorHAnsi"/>
                        <w:noProof/>
                      </w:rPr>
                      <w:t>5</w:t>
                    </w:r>
                    <w:r w:rsidR="0079741D">
                      <w:rPr>
                        <w:rFonts w:asciiTheme="minorHAnsi" w:hAnsiTheme="minorHAnsi"/>
                        <w:noProof/>
                      </w:rPr>
                      <w:t>.</w:t>
                    </w:r>
                    <w:r w:rsidR="00CD08F4">
                      <w:rPr>
                        <w:rFonts w:asciiTheme="minorHAnsi" w:hAnsiTheme="minorHAnsi"/>
                        <w:noProof/>
                      </w:rPr>
                      <w:t>11</w:t>
                    </w:r>
                    <w:r w:rsidR="0079741D">
                      <w:rPr>
                        <w:rFonts w:asciiTheme="minorHAnsi" w:hAnsiTheme="minorHAnsi"/>
                        <w:noProof/>
                      </w:rPr>
                      <w:t>.2024</w:t>
                    </w:r>
                    <w:r w:rsidRPr="00C4575E">
                      <w:fldChar w:fldCharType="end"/>
                    </w:r>
                  </w:p>
                </w:tc>
              </w:sdtContent>
            </w:sdt>
          </w:tr>
          <w:tr w:rsidR="00340768" w:rsidRPr="004A11C7" w14:paraId="020D1C40" w14:textId="77777777" w:rsidTr="00DD77B3">
            <w:trPr>
              <w:tblCellSpacing w:w="42" w:type="dxa"/>
            </w:trPr>
            <w:tc>
              <w:tcPr>
                <w:tcW w:w="775" w:type="dxa"/>
                <w:vAlign w:val="center"/>
              </w:tcPr>
              <w:p w14:paraId="53BEFD6F" w14:textId="77777777" w:rsidR="00340768" w:rsidRPr="00B56B74" w:rsidRDefault="00340768" w:rsidP="00DD77B3">
                <w:pPr>
                  <w:pStyle w:val="111"/>
                  <w:rPr>
                    <w:rFonts w:asciiTheme="minorHAnsi" w:hAnsiTheme="minorHAnsi"/>
                  </w:rPr>
                </w:pPr>
              </w:p>
            </w:tc>
            <w:tc>
              <w:tcPr>
                <w:tcW w:w="2893" w:type="dxa"/>
                <w:tcMar>
                  <w:left w:w="85" w:type="dxa"/>
                </w:tcMar>
                <w:vAlign w:val="center"/>
              </w:tcPr>
              <w:p w14:paraId="610D6C6E" w14:textId="77777777" w:rsidR="00340768" w:rsidRPr="00B56B74" w:rsidRDefault="00340768" w:rsidP="00DD77B3">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B05A162" w14:textId="16E6FA8A" w:rsidR="00340768" w:rsidRPr="009D3B85" w:rsidRDefault="00340768" w:rsidP="00DD77B3">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rsidR="004D5EC1">
                  <w:fldChar w:fldCharType="separate"/>
                </w:r>
                <w:r>
                  <w:fldChar w:fldCharType="end"/>
                </w:r>
                <w:r w:rsidR="009D3B85">
                  <w:t xml:space="preserve">согласно </w:t>
                </w:r>
                <w:proofErr w:type="gramStart"/>
                <w:r w:rsidR="009D3B85">
                  <w:t>техническому  заданию</w:t>
                </w:r>
                <w:proofErr w:type="gramEnd"/>
              </w:p>
            </w:tc>
          </w:tr>
          <w:tr w:rsidR="00BC611E" w:rsidRPr="00B56B74" w14:paraId="357550C7" w14:textId="77777777" w:rsidTr="00173337">
            <w:trPr>
              <w:tblCellSpacing w:w="42" w:type="dxa"/>
            </w:trPr>
            <w:tc>
              <w:tcPr>
                <w:tcW w:w="775" w:type="dxa"/>
                <w:vAlign w:val="center"/>
              </w:tcPr>
              <w:p w14:paraId="4C016917"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D2966C8"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858E5D0" w14:textId="084EEA68" w:rsidR="00BC611E" w:rsidRPr="00440E1F" w:rsidRDefault="00BF543C" w:rsidP="008B4448">
                <w:pPr>
                  <w:pStyle w:val="111"/>
                  <w:numPr>
                    <w:ilvl w:val="0"/>
                    <w:numId w:val="0"/>
                  </w:numPr>
                  <w:spacing w:after="0" w:line="240" w:lineRule="auto"/>
                  <w:jc w:val="left"/>
                  <w:rPr>
                    <w:rFonts w:asciiTheme="minorHAnsi" w:hAnsiTheme="minorHAnsi"/>
                  </w:rPr>
                </w:pPr>
                <w:r>
                  <w:t>700 760</w:t>
                </w:r>
                <w:r w:rsidR="00D77B47">
                  <w:t>,00</w:t>
                </w:r>
                <w:r w:rsidR="008B4448" w:rsidRPr="00440E1F">
                  <w:t xml:space="preserve"> </w:t>
                </w:r>
                <w:sdt>
                  <w:sdtPr>
                    <w:id w:val="1180080479"/>
                    <w:placeholder>
                      <w:docPart w:val="990183E24DFD4A7E9877ED703AADEF01"/>
                    </w:placeholder>
                    <w15:color w:val="FFFF00"/>
                    <w:comboBox>
                      <w:listItem w:displayText="рублей" w:value="рублей"/>
                      <w:listItem w:displayText="долларов" w:value="долларов"/>
                      <w:listItem w:displayText="евро" w:value="евро"/>
                    </w:comboBox>
                  </w:sdtPr>
                  <w:sdtEndPr/>
                  <w:sdtContent>
                    <w:r w:rsidR="008B4448">
                      <w:t>рублей</w:t>
                    </w:r>
                  </w:sdtContent>
                </w:sdt>
                <w:r w:rsidR="008B4448" w:rsidRPr="00212FD0">
                  <w:t xml:space="preserve"> </w:t>
                </w:r>
                <w:sdt>
                  <w:sdtPr>
                    <w:id w:val="576947419"/>
                    <w:placeholder>
                      <w:docPart w:val="4521148D2DCC4482A392EDADE70FD3B1"/>
                    </w:placeholder>
                    <w15:color w:val="FFFF00"/>
                    <w:comboBox>
                      <w:listItem w:displayText="без учета НДС" w:value="без учета НДС"/>
                      <w:listItem w:displayText="с учетом НДС" w:value="с учетом НДС"/>
                    </w:comboBox>
                  </w:sdtPr>
                  <w:sdtEndPr/>
                  <w:sdtContent>
                    <w:r w:rsidR="008B4448">
                      <w:t>без учета НДС</w:t>
                    </w:r>
                  </w:sdtContent>
                </w:sdt>
              </w:p>
            </w:tc>
          </w:tr>
          <w:tr w:rsidR="00BC611E" w:rsidRPr="00B56B74" w14:paraId="33742B8C" w14:textId="77777777" w:rsidTr="00173337">
            <w:trPr>
              <w:tblCellSpacing w:w="42" w:type="dxa"/>
            </w:trPr>
            <w:tc>
              <w:tcPr>
                <w:tcW w:w="775" w:type="dxa"/>
                <w:vAlign w:val="center"/>
              </w:tcPr>
              <w:p w14:paraId="70A8B19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2B0E843"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99E43B938EE948D2B9716B01DF392E5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7CB0B10" w14:textId="4D0EBFF0"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"Форма_оплаты_продукции" </w:instrText>
                    </w:r>
                    <w:r w:rsidRPr="004A11C7">
                      <w:rPr>
                        <w:noProof/>
                      </w:rPr>
                      <w:fldChar w:fldCharType="separate"/>
                    </w:r>
                    <w:r w:rsidR="0079741D">
                      <w:rPr>
                        <w:rFonts w:asciiTheme="minorHAnsi" w:hAnsiTheme="minorHAnsi"/>
                        <w:noProof/>
                      </w:rPr>
                      <w:t>безналичный расчет денежными средствами</w:t>
                    </w:r>
                    <w:r w:rsidRPr="004A11C7">
                      <w:rPr>
                        <w:noProof/>
                      </w:rPr>
                      <w:fldChar w:fldCharType="end"/>
                    </w:r>
                  </w:p>
                </w:tc>
              </w:sdtContent>
            </w:sdt>
          </w:tr>
          <w:tr w:rsidR="00BC611E" w:rsidRPr="00B56B74" w14:paraId="1D9A1EF2" w14:textId="77777777" w:rsidTr="00173337">
            <w:trPr>
              <w:tblCellSpacing w:w="42" w:type="dxa"/>
            </w:trPr>
            <w:tc>
              <w:tcPr>
                <w:tcW w:w="775" w:type="dxa"/>
                <w:vAlign w:val="center"/>
              </w:tcPr>
              <w:p w14:paraId="0AB75F52"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7D08EE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C96344FC2D5D418689EBC47382F779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7060928" w14:textId="51463699"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0079741D">
                      <w:rPr>
                        <w:rFonts w:asciiTheme="minorHAnsi" w:hAnsiTheme="minorHAnsi"/>
                        <w:noProof/>
                      </w:rPr>
                      <w:t>7 рабочих дней</w:t>
                    </w:r>
                    <w:r w:rsidRPr="004A11C7">
                      <w:rPr>
                        <w:noProof/>
                      </w:rPr>
                      <w:fldChar w:fldCharType="end"/>
                    </w:r>
                  </w:p>
                </w:tc>
              </w:sdtContent>
            </w:sdt>
          </w:tr>
          <w:tr w:rsidR="00BC611E" w:rsidRPr="00B56B74" w14:paraId="1B892D02" w14:textId="77777777" w:rsidTr="00173337">
            <w:trPr>
              <w:tblCellSpacing w:w="42" w:type="dxa"/>
            </w:trPr>
            <w:tc>
              <w:tcPr>
                <w:tcW w:w="775" w:type="dxa"/>
                <w:vAlign w:val="center"/>
              </w:tcPr>
              <w:p w14:paraId="3CA1F47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2C2C6F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5040EF9E5D9C409C87505D5DD07FB6C4"/>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FB19AB7" w14:textId="6A9ACAE4" w:rsidR="00BC611E" w:rsidRPr="004A11C7" w:rsidRDefault="0079741D" w:rsidP="00173337">
                    <w:pPr>
                      <w:pStyle w:val="111"/>
                      <w:numPr>
                        <w:ilvl w:val="0"/>
                        <w:numId w:val="0"/>
                      </w:numPr>
                      <w:spacing w:after="0" w:line="240" w:lineRule="auto"/>
                      <w:jc w:val="left"/>
                      <w:rPr>
                        <w:rFonts w:asciiTheme="minorHAnsi" w:hAnsiTheme="minorHAnsi"/>
                      </w:rPr>
                    </w:pPr>
                    <w:r>
                      <w:rPr>
                        <w:noProof/>
                      </w:rPr>
                      <w:t xml:space="preserve">С даты подписания акта сдачи-приемки услуг </w:t>
                    </w:r>
                  </w:p>
                </w:tc>
              </w:sdtContent>
            </w:sdt>
          </w:tr>
          <w:tr w:rsidR="00BC611E" w:rsidRPr="00B56B74" w14:paraId="4B6AFEAA" w14:textId="77777777" w:rsidTr="00173337">
            <w:trPr>
              <w:tblCellSpacing w:w="42" w:type="dxa"/>
            </w:trPr>
            <w:tc>
              <w:tcPr>
                <w:tcW w:w="775" w:type="dxa"/>
                <w:vAlign w:val="center"/>
              </w:tcPr>
              <w:p w14:paraId="789066FC"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56CBD9C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1442657212"/>
                <w:placeholder>
                  <w:docPart w:val="CA83BEB3BABF410FAF558B58BEB6E28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56E16BB" w14:textId="0BE04E65" w:rsidR="00BC611E" w:rsidRPr="004A11C7" w:rsidRDefault="00BC611E"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004D5EC1">
                      <w:rPr>
                        <w:noProof/>
                      </w:rPr>
                      <w:fldChar w:fldCharType="separate"/>
                    </w:r>
                    <w:r w:rsidRPr="004A11C7">
                      <w:rPr>
                        <w:noProof/>
                      </w:rPr>
                      <w:fldChar w:fldCharType="end"/>
                    </w:r>
                    <w:r w:rsidR="00880F40">
                      <w:rPr>
                        <w:noProof/>
                      </w:rPr>
                      <w:t>-</w:t>
                    </w:r>
                  </w:p>
                </w:tc>
              </w:sdtContent>
            </w:sdt>
          </w:tr>
          <w:tr w:rsidR="00BC611E" w:rsidRPr="00B56B74" w14:paraId="3B5F5A56" w14:textId="77777777" w:rsidTr="00173337">
            <w:trPr>
              <w:tblCellSpacing w:w="42" w:type="dxa"/>
            </w:trPr>
            <w:tc>
              <w:tcPr>
                <w:tcW w:w="775" w:type="dxa"/>
                <w:vAlign w:val="center"/>
              </w:tcPr>
              <w:p w14:paraId="62B8ADD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1F17156"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sidR="00371BF2">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sidR="00371BF2">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695C97C" w14:textId="77485450" w:rsidR="00BC611E" w:rsidRPr="004A11C7" w:rsidRDefault="004D5EC1" w:rsidP="00173337">
                <w:pPr>
                  <w:pStyle w:val="111"/>
                  <w:numPr>
                    <w:ilvl w:val="0"/>
                    <w:numId w:val="0"/>
                  </w:numPr>
                  <w:spacing w:after="0" w:line="240" w:lineRule="auto"/>
                  <w:jc w:val="left"/>
                  <w:rPr>
                    <w:rFonts w:asciiTheme="minorHAnsi" w:hAnsiTheme="minorHAnsi"/>
                  </w:rPr>
                </w:pPr>
                <w:sdt>
                  <w:sdtPr>
                    <w:id w:val="-876460353"/>
                    <w:placeholder>
                      <w:docPart w:val="FF2C9EBED73842C5B401F76B9E7C3950"/>
                    </w:placeholder>
                    <w15:color w:val="FFFF00"/>
                  </w:sdtPr>
                  <w:sdtEndPr/>
                  <w:sdtContent>
                    <w:r w:rsidR="0079741D">
                      <w:t>отсутствует</w:t>
                    </w:r>
                  </w:sdtContent>
                </w:sdt>
              </w:p>
            </w:tc>
          </w:tr>
          <w:tr w:rsidR="00C4575E" w:rsidRPr="00B56B74" w14:paraId="62835F45" w14:textId="77777777" w:rsidTr="00DD77B3">
            <w:trPr>
              <w:tblCellSpacing w:w="42" w:type="dxa"/>
            </w:trPr>
            <w:tc>
              <w:tcPr>
                <w:tcW w:w="775" w:type="dxa"/>
                <w:vAlign w:val="center"/>
              </w:tcPr>
              <w:p w14:paraId="5419693C" w14:textId="77777777" w:rsidR="00C4575E" w:rsidRPr="00B56B74" w:rsidRDefault="00C4575E" w:rsidP="00C4575E">
                <w:pPr>
                  <w:pStyle w:val="111"/>
                </w:pPr>
              </w:p>
            </w:tc>
            <w:tc>
              <w:tcPr>
                <w:tcW w:w="2893" w:type="dxa"/>
                <w:tcMar>
                  <w:left w:w="85" w:type="dxa"/>
                </w:tcMar>
                <w:vAlign w:val="center"/>
              </w:tcPr>
              <w:p w14:paraId="6DE71463" w14:textId="77777777" w:rsidR="00C4575E" w:rsidRPr="00C4575E" w:rsidRDefault="00C4575E" w:rsidP="00C4575E">
                <w:pPr>
                  <w:pStyle w:val="afffff"/>
                  <w:jc w:val="both"/>
                  <w:rPr>
                    <w:rFonts w:asciiTheme="minorHAnsi" w:hAnsiTheme="minorHAnsi"/>
                    <w:sz w:val="20"/>
                  </w:rPr>
                </w:pPr>
                <w:proofErr w:type="gramStart"/>
                <w:r w:rsidRPr="00C4575E">
                  <w:rPr>
                    <w:rFonts w:asciiTheme="minorHAnsi" w:hAnsiTheme="minorHAnsi" w:cs="Calibri"/>
                    <w:color w:val="000000"/>
                    <w:sz w:val="20"/>
                  </w:rPr>
                  <w:t>Доля работ (услуг)</w:t>
                </w:r>
                <w:proofErr w:type="gramEnd"/>
                <w:r w:rsidRPr="00C4575E">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50601E4" w14:textId="6B6C08B4" w:rsidR="00C4575E" w:rsidRPr="002C5180" w:rsidRDefault="00C4575E" w:rsidP="00C4575E">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79741D">
                  <w:rPr>
                    <w:rFonts w:asciiTheme="minorHAnsi" w:hAnsiTheme="minorHAnsi"/>
                    <w:noProof/>
                  </w:rPr>
                  <w:t>30%</w:t>
                </w:r>
                <w:r w:rsidRPr="002C5180">
                  <w:rPr>
                    <w:noProof/>
                  </w:rPr>
                  <w:fldChar w:fldCharType="end"/>
                </w:r>
              </w:p>
            </w:tc>
          </w:tr>
          <w:tr w:rsidR="004D52E3" w:rsidRPr="00B56B74" w14:paraId="28A7EC7F" w14:textId="77777777" w:rsidTr="00017157">
            <w:trPr>
              <w:tblCellSpacing w:w="42" w:type="dxa"/>
            </w:trPr>
            <w:tc>
              <w:tcPr>
                <w:tcW w:w="775" w:type="dxa"/>
                <w:vAlign w:val="center"/>
              </w:tcPr>
              <w:p w14:paraId="64EAB2EE" w14:textId="77777777" w:rsidR="004D52E3" w:rsidRPr="00B56B74" w:rsidRDefault="004D52E3" w:rsidP="00017157">
                <w:pPr>
                  <w:pStyle w:val="111"/>
                </w:pPr>
              </w:p>
            </w:tc>
            <w:tc>
              <w:tcPr>
                <w:tcW w:w="2893" w:type="dxa"/>
                <w:tcMar>
                  <w:left w:w="85" w:type="dxa"/>
                </w:tcMar>
                <w:vAlign w:val="center"/>
              </w:tcPr>
              <w:p w14:paraId="1ADF3EA3" w14:textId="77777777" w:rsidR="004D52E3" w:rsidRPr="002C5180" w:rsidRDefault="004D52E3"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172B575" w14:textId="55A5E733" w:rsidR="004D52E3" w:rsidRPr="002C5180" w:rsidRDefault="004D52E3" w:rsidP="00017157">
                <w:pPr>
                  <w:pStyle w:val="111"/>
                  <w:numPr>
                    <w:ilvl w:val="0"/>
                    <w:numId w:val="0"/>
                  </w:numPr>
                  <w:spacing w:after="0" w:line="240" w:lineRule="auto"/>
                  <w:jc w:val="left"/>
                  <w:rPr>
                    <w:rFonts w:asciiTheme="minorHAnsi" w:hAnsiTheme="minorHAnsi"/>
                    <w:noProof/>
                  </w:rPr>
                </w:pPr>
                <w:r>
                  <w:rPr>
                    <w:noProof/>
                  </w:rPr>
                  <w:fldChar w:fldCharType="begin"/>
                </w:r>
                <w:r>
                  <w:rPr>
                    <w:noProof/>
                  </w:rPr>
                  <w:instrText xml:space="preserve"> MERGEFIELD Срок_оферты </w:instrText>
                </w:r>
                <w:r>
                  <w:rPr>
                    <w:noProof/>
                  </w:rPr>
                  <w:fldChar w:fldCharType="separate"/>
                </w:r>
                <w:r w:rsidR="0003406A">
                  <w:rPr>
                    <w:noProof/>
                  </w:rPr>
                  <w:t>Срок</w:t>
                </w:r>
                <w:r w:rsidR="0079741D">
                  <w:rPr>
                    <w:noProof/>
                  </w:rPr>
                  <w:t xml:space="preserve"> до 90 календарных дней </w:t>
                </w:r>
                <w:r w:rsidR="0003406A">
                  <w:rPr>
                    <w:noProof/>
                  </w:rPr>
                  <w:t>оферты</w:t>
                </w:r>
                <w:r>
                  <w:rPr>
                    <w:noProof/>
                  </w:rPr>
                  <w:fldChar w:fldCharType="end"/>
                </w:r>
              </w:p>
            </w:tc>
          </w:tr>
          <w:tr w:rsidR="004E5982" w:rsidRPr="00B56B74" w14:paraId="7A23AD96" w14:textId="77777777" w:rsidTr="00AF622A">
            <w:trPr>
              <w:tblCellSpacing w:w="42" w:type="dxa"/>
            </w:trPr>
            <w:tc>
              <w:tcPr>
                <w:tcW w:w="775" w:type="dxa"/>
                <w:vAlign w:val="center"/>
              </w:tcPr>
              <w:p w14:paraId="4D28974F" w14:textId="77777777" w:rsidR="004E5982" w:rsidRPr="00B56B74" w:rsidRDefault="004E5982" w:rsidP="00AF622A">
                <w:pPr>
                  <w:pStyle w:val="111"/>
                </w:pPr>
              </w:p>
            </w:tc>
            <w:tc>
              <w:tcPr>
                <w:tcW w:w="2893" w:type="dxa"/>
                <w:tcMar>
                  <w:left w:w="85" w:type="dxa"/>
                </w:tcMar>
                <w:vAlign w:val="center"/>
              </w:tcPr>
              <w:p w14:paraId="29418881" w14:textId="77777777" w:rsidR="004E5982" w:rsidRPr="002C5180" w:rsidRDefault="004E5982" w:rsidP="00AF622A">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21E9414" w14:textId="7766366A" w:rsidR="004E5982" w:rsidRPr="002C5180" w:rsidRDefault="004E5982" w:rsidP="00AF622A">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0079741D">
                  <w:rPr>
                    <w:noProof/>
                  </w:rPr>
                  <w:t>нет</w:t>
                </w:r>
                <w:r>
                  <w:rPr>
                    <w:noProof/>
                  </w:rPr>
                  <w:fldChar w:fldCharType="end"/>
                </w:r>
              </w:p>
            </w:tc>
          </w:tr>
        </w:tbl>
      </w:sdtContent>
    </w:sdt>
    <w:permEnd w:id="1976370702"/>
    <w:p w14:paraId="45C74A07" w14:textId="00844173" w:rsidR="00BC611E" w:rsidRPr="000A2007" w:rsidRDefault="00BC611E" w:rsidP="00BC611E">
      <w:pPr>
        <w:pStyle w:val="113"/>
      </w:pPr>
      <w:r>
        <w:t>Требования б</w:t>
      </w:r>
      <w:r w:rsidRPr="000A2007">
        <w:t>езопасност</w:t>
      </w:r>
      <w:r>
        <w:t>и</w:t>
      </w:r>
    </w:p>
    <w:permStart w:id="2059607568" w:edGrp="everyone" w:displacedByCustomXml="next"/>
    <w:sdt>
      <w:sdtPr>
        <w:alias w:val="Требования к безопасности"/>
        <w:tag w:val="Требования к безопасности"/>
        <w:id w:val="677928854"/>
        <w:placeholder>
          <w:docPart w:val="7430FC548DFF42C89626430EECE01733"/>
        </w:placeholder>
        <w15:color w:val="FFFF00"/>
      </w:sdtPr>
      <w:sdtEndPr/>
      <w:sdtContent>
        <w:p w14:paraId="096FD62C" w14:textId="50A04C05" w:rsidR="00BC611E" w:rsidRDefault="00BC611E" w:rsidP="00BC611E">
          <w:pPr>
            <w:pStyle w:val="111"/>
          </w:pPr>
          <w:r>
            <w:rPr>
              <w:noProof/>
            </w:rPr>
            <w:fldChar w:fldCharType="begin"/>
          </w:r>
          <w:r>
            <w:rPr>
              <w:noProof/>
            </w:rPr>
            <w:instrText xml:space="preserve"> MERGEFIELD "Требования_безопасности" </w:instrText>
          </w:r>
          <w:r>
            <w:rPr>
              <w:noProof/>
            </w:rPr>
            <w:fldChar w:fldCharType="separate"/>
          </w:r>
          <w:r w:rsidR="00F46879">
            <w:rPr>
              <w:noProof/>
            </w:rPr>
            <w:t>Согласно</w:t>
          </w:r>
          <w:r w:rsidR="002E3260">
            <w:rPr>
              <w:noProof/>
            </w:rPr>
            <w:t xml:space="preserve"> Приложению </w:t>
          </w:r>
          <w:r w:rsidR="00F46879">
            <w:rPr>
              <w:noProof/>
            </w:rPr>
            <w:t xml:space="preserve"> №3 Закупочной Документации</w:t>
          </w:r>
          <w:r w:rsidR="0003406A">
            <w:rPr>
              <w:noProof/>
            </w:rPr>
            <w:t>»</w:t>
          </w:r>
          <w:r>
            <w:rPr>
              <w:noProof/>
            </w:rPr>
            <w:fldChar w:fldCharType="end"/>
          </w:r>
        </w:p>
      </w:sdtContent>
    </w:sdt>
    <w:permEnd w:id="2059607568" w:displacedByCustomXml="prev"/>
    <w:p w14:paraId="2278117B" w14:textId="77777777" w:rsidR="00BC611E" w:rsidRDefault="00BC611E" w:rsidP="00BC611E">
      <w:pPr>
        <w:pStyle w:val="113"/>
      </w:pPr>
      <w:r>
        <w:t xml:space="preserve">Требования </w:t>
      </w:r>
      <w:r w:rsidR="000943A0">
        <w:t>иные</w:t>
      </w:r>
    </w:p>
    <w:permStart w:id="704729404"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1322AC7ED93F4160955D5F618F045B2B"/>
        </w:placeholder>
        <w15:color w:val="FFFF00"/>
      </w:sdtPr>
      <w:sdtEndPr/>
      <w:sdtContent>
        <w:p w14:paraId="734357B3" w14:textId="2817FEC5" w:rsidR="00A26DCD" w:rsidRDefault="00A26DCD" w:rsidP="00A26DCD">
          <w:pPr>
            <w:pStyle w:val="1113"/>
          </w:pPr>
          <w:r>
            <w:t xml:space="preserve">Товары </w:t>
          </w:r>
          <w:r w:rsidR="00F46879">
            <w:t>-не требуется</w:t>
          </w:r>
          <w:r>
            <w:t>.</w:t>
          </w:r>
        </w:p>
        <w:p w14:paraId="79885AD2" w14:textId="77777777" w:rsidR="00BC611E" w:rsidRDefault="00A26DCD" w:rsidP="009B2AFD">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704729404" w:displacedByCustomXml="prev"/>
    <w:p w14:paraId="7F112099" w14:textId="77777777" w:rsidR="00BA5F6B" w:rsidRDefault="00BA5F6B" w:rsidP="00353922">
      <w:pPr>
        <w:pStyle w:val="1113"/>
        <w:numPr>
          <w:ilvl w:val="0"/>
          <w:numId w:val="0"/>
        </w:numPr>
        <w:sectPr w:rsidR="00BA5F6B" w:rsidSect="00243AC8">
          <w:footerReference w:type="default" r:id="rId10"/>
          <w:pgSz w:w="11906" w:h="16838"/>
          <w:pgMar w:top="709" w:right="1701" w:bottom="1276" w:left="1701" w:header="709" w:footer="709" w:gutter="0"/>
          <w:cols w:space="708"/>
          <w:docGrid w:linePitch="360"/>
        </w:sectPr>
      </w:pPr>
    </w:p>
    <w:p w14:paraId="4F1C8697" w14:textId="253CC85C" w:rsidR="00BE3194" w:rsidRDefault="009916FD" w:rsidP="00BE3194">
      <w:pPr>
        <w:pStyle w:val="1"/>
      </w:pPr>
      <w:bookmarkStart w:id="6" w:name="_Ref534988715"/>
      <w:bookmarkStart w:id="7" w:name="_Toc143602463"/>
      <w:r>
        <w:lastRenderedPageBreak/>
        <w:t>4.</w:t>
      </w:r>
      <w:r w:rsidR="00BE3194" w:rsidRPr="007872F0">
        <w:t xml:space="preserve">Требования к участникам </w:t>
      </w:r>
      <w:r w:rsidR="00BE3194">
        <w:t>закупки</w:t>
      </w:r>
      <w:bookmarkEnd w:id="6"/>
      <w:bookmarkEnd w:id="7"/>
    </w:p>
    <w:p w14:paraId="1464362F"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5AD09470"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37F6F0E"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2AD45EF4"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304B7B93"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18921FFB"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EDB64F5"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1BCBD6F"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10BC082B"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00CA1019"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8E1A92A"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42386F3"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21FCF830"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2ECD1A6A"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2D84D92"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F24C69D"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 xml:space="preserve">Идентификационный номер налогоплательщика </w:t>
            </w:r>
            <w:proofErr w:type="gramStart"/>
            <w:r w:rsidRPr="00DE3FEE">
              <w:rPr>
                <w:rFonts w:cstheme="minorHAnsi"/>
                <w:color w:val="000000" w:themeColor="text1"/>
              </w:rPr>
              <w:t>участника  закупки</w:t>
            </w:r>
            <w:proofErr w:type="gramEnd"/>
            <w:r w:rsidRPr="00DE3FEE">
              <w:rPr>
                <w:rFonts w:cstheme="minorHAnsi"/>
                <w:color w:val="000000" w:themeColor="text1"/>
              </w:rPr>
              <w:t xml:space="preserve">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60E43B8A"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3FD60C85"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7B22F6"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47F8F1A9"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345BC65F"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5489C578"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1AB1446"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B357F9E"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7E6DC775" w14:textId="77777777" w:rsidR="005A2C97" w:rsidRPr="00DE3FEE"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fldChar w:fldCharType="begin"/>
            </w:r>
            <w:r>
              <w:rPr>
                <w:rFonts w:cstheme="minorHAnsi"/>
                <w:color w:val="000000" w:themeColor="text1"/>
              </w:rPr>
              <w:instrText xml:space="preserve"> MERGEFIELD "Подтверждение_полномочий" </w:instrText>
            </w:r>
            <w:r>
              <w:rPr>
                <w:rFonts w:cstheme="minorHAnsi"/>
                <w:color w:val="000000" w:themeColor="text1"/>
              </w:rPr>
              <w:fldChar w:fldCharType="separate"/>
            </w:r>
            <w:r w:rsidR="0003406A">
              <w:rPr>
                <w:rFonts w:cstheme="minorHAnsi"/>
                <w:noProof/>
                <w:color w:val="000000" w:themeColor="text1"/>
              </w:rPr>
              <w:t>«Подтверждение_полномочий»</w:t>
            </w:r>
            <w:r>
              <w:rPr>
                <w:rFonts w:cstheme="minorHAnsi"/>
                <w:color w:val="000000" w:themeColor="text1"/>
              </w:rPr>
              <w:fldChar w:fldCharType="end"/>
            </w:r>
          </w:p>
        </w:tc>
      </w:tr>
      <w:tr w:rsidR="005A2C97" w:rsidRPr="00DE3FEE" w14:paraId="7A14708F"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4697113"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1C23AFA2"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2015A981" w14:textId="77777777" w:rsidR="005A2C97" w:rsidRPr="00DE3FEE" w:rsidRDefault="00245F51"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Pr>
                <w:rFonts w:cstheme="minorHAnsi"/>
                <w:color w:val="000000" w:themeColor="text1"/>
                <w:lang w:eastAsia="ru-RU"/>
              </w:rPr>
              <w:fldChar w:fldCharType="begin"/>
            </w:r>
            <w:r>
              <w:rPr>
                <w:rFonts w:cstheme="minorHAnsi"/>
                <w:color w:val="000000" w:themeColor="text1"/>
                <w:lang w:eastAsia="ru-RU"/>
              </w:rPr>
              <w:instrText xml:space="preserve"> MERGEFIELD "Одобрение_крупной_сделки" </w:instrText>
            </w:r>
            <w:r>
              <w:rPr>
                <w:rFonts w:cstheme="minorHAnsi"/>
                <w:color w:val="000000" w:themeColor="text1"/>
                <w:lang w:eastAsia="ru-RU"/>
              </w:rPr>
              <w:fldChar w:fldCharType="separate"/>
            </w:r>
            <w:r w:rsidR="0003406A">
              <w:rPr>
                <w:rFonts w:cstheme="minorHAnsi"/>
                <w:noProof/>
                <w:color w:val="000000" w:themeColor="text1"/>
                <w:lang w:eastAsia="ru-RU"/>
              </w:rPr>
              <w:t>«Одобрение_крупной_сделки»</w:t>
            </w:r>
            <w:r>
              <w:rPr>
                <w:rFonts w:cstheme="minorHAnsi"/>
                <w:color w:val="000000" w:themeColor="text1"/>
                <w:lang w:eastAsia="ru-RU"/>
              </w:rPr>
              <w:fldChar w:fldCharType="end"/>
            </w:r>
          </w:p>
        </w:tc>
      </w:tr>
      <w:tr w:rsidR="005A2C97" w:rsidRPr="00DE3FEE" w14:paraId="0CAD0A5B"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2F0EB7"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1546A8F" w14:textId="77777777" w:rsidR="005A2C97" w:rsidRPr="005E1D52" w:rsidRDefault="005F688F"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F688F">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6E88AEF6" w14:textId="238BBF3F" w:rsidR="005A2C97" w:rsidRPr="005E1D52" w:rsidRDefault="00576B0B"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5E1D52">
              <w:rPr>
                <w:rFonts w:cstheme="minorHAnsi"/>
                <w:color w:val="000000" w:themeColor="text1"/>
              </w:rPr>
              <w:fldChar w:fldCharType="begin"/>
            </w:r>
            <w:r w:rsidRPr="005E1D52">
              <w:rPr>
                <w:rFonts w:cstheme="minorHAnsi"/>
                <w:color w:val="000000" w:themeColor="text1"/>
              </w:rPr>
              <w:instrText xml:space="preserve"> MERGEFIELD Требуется_обеспечение_заявкидоговора </w:instrText>
            </w:r>
            <w:r w:rsidRPr="005E1D52">
              <w:rPr>
                <w:rFonts w:cstheme="minorHAnsi"/>
                <w:color w:val="000000" w:themeColor="text1"/>
              </w:rPr>
              <w:fldChar w:fldCharType="separate"/>
            </w:r>
            <w:r w:rsidR="0079741D">
              <w:rPr>
                <w:rFonts w:cstheme="minorHAnsi"/>
                <w:noProof/>
                <w:color w:val="000000" w:themeColor="text1"/>
              </w:rPr>
              <w:t xml:space="preserve">не </w:t>
            </w:r>
            <w:r w:rsidR="0003406A">
              <w:rPr>
                <w:rFonts w:cstheme="minorHAnsi"/>
                <w:noProof/>
                <w:color w:val="000000" w:themeColor="text1"/>
              </w:rPr>
              <w:t>Требуется_обеспечение_заявкидоговора»</w:t>
            </w:r>
            <w:r w:rsidRPr="005E1D52">
              <w:rPr>
                <w:rFonts w:cstheme="minorHAnsi"/>
                <w:color w:val="000000" w:themeColor="text1"/>
              </w:rPr>
              <w:fldChar w:fldCharType="end"/>
            </w:r>
          </w:p>
        </w:tc>
      </w:tr>
      <w:tr w:rsidR="005A2C97" w:rsidRPr="00DE3FEE" w14:paraId="58798C81"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573099E"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0944D3F5"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30842483" w14:textId="4412E071" w:rsidR="005A2C97" w:rsidRPr="00B001A8" w:rsidRDefault="00245F5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Pr>
                <w:rFonts w:cstheme="minorHAnsi"/>
                <w:color w:val="000000" w:themeColor="text1"/>
              </w:rPr>
              <w:fldChar w:fldCharType="begin"/>
            </w:r>
            <w:r>
              <w:rPr>
                <w:rFonts w:cstheme="minorHAnsi"/>
                <w:color w:val="000000" w:themeColor="text1"/>
              </w:rPr>
              <w:instrText xml:space="preserve"> MERGEFIELD "Лицензия_на_товар" </w:instrText>
            </w:r>
            <w:r>
              <w:rPr>
                <w:rFonts w:cstheme="minorHAnsi"/>
                <w:color w:val="000000" w:themeColor="text1"/>
              </w:rPr>
              <w:fldChar w:fldCharType="separate"/>
            </w:r>
            <w:r w:rsidR="0079741D">
              <w:rPr>
                <w:rFonts w:cstheme="minorHAnsi"/>
                <w:noProof/>
                <w:color w:val="000000" w:themeColor="text1"/>
              </w:rPr>
              <w:t>не требуется</w:t>
            </w:r>
            <w:r>
              <w:rPr>
                <w:rFonts w:cstheme="minorHAnsi"/>
                <w:color w:val="000000" w:themeColor="text1"/>
              </w:rPr>
              <w:fldChar w:fldCharType="end"/>
            </w:r>
          </w:p>
        </w:tc>
      </w:tr>
      <w:tr w:rsidR="00257785" w:rsidRPr="00DE3FEE" w14:paraId="3686DA1D"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A1025A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8823E81"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67A4C0D7"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1C9F863C"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E6A547D"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003823F8"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04C88B95"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5A2C97" w:rsidRPr="00DE3FEE" w14:paraId="6F2ECCA1"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EED6900"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4E1F74F" w14:textId="77777777" w:rsidR="005A2C97" w:rsidRPr="00DE3FEE" w:rsidRDefault="005A2C9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4BD96CC6" w14:textId="77777777" w:rsidR="005A2C97" w:rsidRPr="00245F51" w:rsidRDefault="00245F51"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245F51">
              <w:rPr>
                <w:rFonts w:cstheme="minorHAnsi"/>
                <w:color w:val="000000" w:themeColor="text1"/>
              </w:rPr>
              <w:fldChar w:fldCharType="begin"/>
            </w:r>
            <w:r w:rsidRPr="00245F51">
              <w:rPr>
                <w:rFonts w:cstheme="minorHAnsi"/>
                <w:color w:val="000000" w:themeColor="text1"/>
              </w:rPr>
              <w:instrText xml:space="preserve"> MERGEFIELD "Декларация" </w:instrText>
            </w:r>
            <w:r w:rsidRPr="00245F51">
              <w:rPr>
                <w:rFonts w:cstheme="minorHAnsi"/>
                <w:color w:val="000000" w:themeColor="text1"/>
              </w:rPr>
              <w:fldChar w:fldCharType="separate"/>
            </w:r>
            <w:r w:rsidR="0003406A">
              <w:rPr>
                <w:rFonts w:cstheme="minorHAnsi"/>
                <w:noProof/>
                <w:color w:val="000000" w:themeColor="text1"/>
              </w:rPr>
              <w:t>«Декларация»</w:t>
            </w:r>
            <w:r w:rsidRPr="00245F51">
              <w:rPr>
                <w:rFonts w:cstheme="minorHAnsi"/>
                <w:color w:val="000000" w:themeColor="text1"/>
              </w:rPr>
              <w:fldChar w:fldCharType="end"/>
            </w:r>
          </w:p>
        </w:tc>
      </w:tr>
      <w:tr w:rsidR="00053D20" w:rsidRPr="00DE3FEE" w14:paraId="77FA09CB"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16D417C" w14:textId="77777777" w:rsidR="00053D20" w:rsidRPr="00DE3FEE" w:rsidRDefault="00053D20" w:rsidP="00E46EEC">
            <w:pPr>
              <w:pStyle w:val="ac"/>
              <w:numPr>
                <w:ilvl w:val="0"/>
                <w:numId w:val="6"/>
              </w:numPr>
              <w:suppressAutoHyphens/>
              <w:jc w:val="both"/>
              <w:rPr>
                <w:rFonts w:cstheme="minorHAnsi"/>
                <w:color w:val="000000" w:themeColor="text1"/>
              </w:rPr>
            </w:pPr>
          </w:p>
        </w:tc>
        <w:tc>
          <w:tcPr>
            <w:tcW w:w="4273" w:type="dxa"/>
            <w:vAlign w:val="center"/>
          </w:tcPr>
          <w:p w14:paraId="07761BC6" w14:textId="77777777" w:rsidR="00053D20" w:rsidRDefault="00053D20"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591439CB" w14:textId="77777777" w:rsidR="00053D20" w:rsidRPr="00245F51" w:rsidRDefault="000B67A6"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w:t>
            </w:r>
            <w:r w:rsidR="00053D20">
              <w:rPr>
                <w:rFonts w:cstheme="minorHAnsi"/>
                <w:color w:val="000000" w:themeColor="text1"/>
              </w:rPr>
              <w:t>ребуется</w:t>
            </w:r>
          </w:p>
        </w:tc>
      </w:tr>
    </w:tbl>
    <w:p w14:paraId="4E56A3E9" w14:textId="77777777" w:rsidR="00517B49" w:rsidRDefault="00517B49">
      <w:pPr>
        <w:rPr>
          <w:rFonts w:eastAsia="Times New Roman" w:cs="Arial"/>
          <w:b/>
          <w:color w:val="000000" w:themeColor="text1"/>
          <w:lang w:eastAsia="ru-RU"/>
        </w:rPr>
      </w:pPr>
      <w:r>
        <w:br w:type="page"/>
      </w:r>
    </w:p>
    <w:p w14:paraId="6CDB0286"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1591154010" w:edGrp="everyone" w:displacedByCustomXml="next"/>
    <w:sdt>
      <w:sdtPr>
        <w:rPr>
          <w:b w:val="0"/>
        </w:rPr>
        <w:alias w:val="Специальные требования"/>
        <w:tag w:val="Специальные требования"/>
        <w:id w:val="1793090837"/>
        <w:placeholder>
          <w:docPart w:val="CF153736732E4EA08237F1AA2E55749E"/>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56D9979E"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8FCC990" w14:textId="77777777" w:rsidR="00517B49" w:rsidRPr="00D01CAB" w:rsidRDefault="00517B49" w:rsidP="00AD1C19">
                <w:pPr>
                  <w:suppressAutoHyphens/>
                </w:pPr>
                <w:r w:rsidRPr="00D01CAB">
                  <w:t>№</w:t>
                </w:r>
              </w:p>
            </w:tc>
            <w:tc>
              <w:tcPr>
                <w:tcW w:w="3118" w:type="dxa"/>
                <w:vAlign w:val="center"/>
              </w:tcPr>
              <w:p w14:paraId="04CD6EF6" w14:textId="77777777" w:rsidR="00517B49" w:rsidRPr="00D01CAB" w:rsidRDefault="00797489"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58267815" w14:textId="77777777" w:rsidR="00517B49" w:rsidRPr="00D01CAB" w:rsidRDefault="00517B49" w:rsidP="00797489">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797489">
                  <w:t>критериям оценки</w:t>
                </w:r>
              </w:p>
            </w:tc>
          </w:tr>
          <w:tr w:rsidR="00D01CAB" w:rsidRPr="00D01CAB" w14:paraId="0C2ECE47"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9A6801" w14:textId="77777777" w:rsidR="00517B49" w:rsidRPr="00D01CAB" w:rsidRDefault="00517B49" w:rsidP="00E46EEC">
                <w:pPr>
                  <w:pStyle w:val="ac"/>
                  <w:numPr>
                    <w:ilvl w:val="0"/>
                    <w:numId w:val="6"/>
                  </w:numPr>
                  <w:suppressAutoHyphens/>
                  <w:jc w:val="both"/>
                </w:pPr>
              </w:p>
            </w:tc>
            <w:tc>
              <w:tcPr>
                <w:tcW w:w="3118" w:type="dxa"/>
                <w:vAlign w:val="center"/>
              </w:tcPr>
              <w:p w14:paraId="6294E5DF"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427879C7BB1B44CDB39603D2BFA930C9"/>
                  </w:placeholder>
                </w:sdtPr>
                <w:sdtEndPr/>
                <w:sdtContent>
                  <w:p w14:paraId="0543916E" w14:textId="5218E599" w:rsidR="00517B49" w:rsidRPr="00D01CAB" w:rsidRDefault="00880F4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sdtContent>
              </w:sdt>
            </w:tc>
          </w:tr>
          <w:tr w:rsidR="001F6AD1" w:rsidRPr="00D01CAB" w14:paraId="4E885565"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AAC3ECC" w14:textId="77777777" w:rsidR="001F6AD1" w:rsidRPr="00D01CAB" w:rsidRDefault="001F6AD1" w:rsidP="001F6AD1">
                <w:pPr>
                  <w:pStyle w:val="ac"/>
                  <w:numPr>
                    <w:ilvl w:val="0"/>
                    <w:numId w:val="6"/>
                  </w:numPr>
                  <w:suppressAutoHyphens/>
                  <w:jc w:val="both"/>
                </w:pPr>
              </w:p>
            </w:tc>
            <w:tc>
              <w:tcPr>
                <w:tcW w:w="3118" w:type="dxa"/>
                <w:vAlign w:val="center"/>
              </w:tcPr>
              <w:p w14:paraId="3CF2237A" w14:textId="77777777" w:rsidR="001F6AD1" w:rsidRPr="001F6AD1" w:rsidRDefault="001F6AD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1F6AD1">
                  <w:t>Обеспеченность кадровыми ресурсами относительно требований, предъявляемых в документации о закупке</w:t>
                </w:r>
              </w:p>
            </w:tc>
            <w:tc>
              <w:tcPr>
                <w:tcW w:w="4932" w:type="dxa"/>
                <w:vAlign w:val="center"/>
              </w:tcPr>
              <w:p w14:paraId="3047D377" w14:textId="3EBC756F" w:rsidR="001F6AD1" w:rsidRPr="00D01CAB" w:rsidRDefault="004D5EC1" w:rsidP="001F6AD1">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EE8C15A5E1B24303A565787181781B78"/>
                    </w:placeholder>
                    <w15:color w:val="FFFF00"/>
                  </w:sdtPr>
                  <w:sdtEndPr/>
                  <w:sdtContent>
                    <w:r w:rsidR="00D77B47">
                      <w:rPr>
                        <w:rFonts w:cstheme="minorHAnsi"/>
                      </w:rPr>
                      <w:t>требуется</w:t>
                    </w:r>
                  </w:sdtContent>
                </w:sdt>
              </w:p>
            </w:tc>
          </w:tr>
          <w:tr w:rsidR="001F6AD1" w:rsidRPr="00D01CAB" w14:paraId="57DC3F12"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40E360" w14:textId="77777777" w:rsidR="001F6AD1" w:rsidRPr="00D01CAB" w:rsidRDefault="001F6AD1" w:rsidP="001F6AD1">
                <w:pPr>
                  <w:pStyle w:val="ac"/>
                  <w:numPr>
                    <w:ilvl w:val="0"/>
                    <w:numId w:val="6"/>
                  </w:numPr>
                  <w:suppressAutoHyphens/>
                  <w:jc w:val="both"/>
                </w:pPr>
              </w:p>
            </w:tc>
            <w:tc>
              <w:tcPr>
                <w:tcW w:w="3118" w:type="dxa"/>
                <w:vAlign w:val="center"/>
              </w:tcPr>
              <w:p w14:paraId="575FB1FD" w14:textId="77777777" w:rsidR="001F6AD1" w:rsidRPr="001F6AD1" w:rsidRDefault="001F6AD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6AD1">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0D3C2821" w14:textId="209CADE7" w:rsidR="001F6AD1" w:rsidRPr="00D01CAB" w:rsidRDefault="004D5EC1" w:rsidP="001F6AD1">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26B3B5DC0D3F46CB952507F14FE10B82"/>
                    </w:placeholder>
                    <w15:color w:val="FFFF00"/>
                  </w:sdtPr>
                  <w:sdtEndPr/>
                  <w:sdtContent>
                    <w:r w:rsidR="001F6AD1" w:rsidRPr="00D01CAB">
                      <w:rPr>
                        <w:rFonts w:cstheme="minorHAnsi"/>
                        <w:noProof/>
                      </w:rPr>
                      <w:fldChar w:fldCharType="begin"/>
                    </w:r>
                    <w:r w:rsidR="001F6AD1" w:rsidRPr="00D01CAB">
                      <w:rPr>
                        <w:rFonts w:cstheme="minorHAnsi"/>
                        <w:noProof/>
                      </w:rPr>
                      <w:instrText xml:space="preserve"> MERGEFIELD "Документ_производственных_и_материально" </w:instrText>
                    </w:r>
                    <w:r w:rsidR="001F6AD1" w:rsidRPr="00D01CAB">
                      <w:rPr>
                        <w:rFonts w:cstheme="minorHAnsi"/>
                        <w:noProof/>
                      </w:rPr>
                      <w:fldChar w:fldCharType="separate"/>
                    </w:r>
                    <w:r w:rsidR="0079741D">
                      <w:rPr>
                        <w:rFonts w:cstheme="minorHAnsi"/>
                        <w:noProof/>
                      </w:rPr>
                      <w:t>нет</w:t>
                    </w:r>
                    <w:r w:rsidR="001F6AD1" w:rsidRPr="00D01CAB">
                      <w:rPr>
                        <w:rFonts w:cstheme="minorHAnsi"/>
                        <w:noProof/>
                      </w:rPr>
                      <w:fldChar w:fldCharType="end"/>
                    </w:r>
                  </w:sdtContent>
                </w:sdt>
              </w:p>
            </w:tc>
          </w:tr>
          <w:tr w:rsidR="00D01CAB" w:rsidRPr="00D01CAB" w14:paraId="19660191"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76C8183" w14:textId="77777777" w:rsidR="00517B49" w:rsidRPr="00D01CAB" w:rsidRDefault="00517B49" w:rsidP="00E46EEC">
                <w:pPr>
                  <w:pStyle w:val="ac"/>
                  <w:numPr>
                    <w:ilvl w:val="0"/>
                    <w:numId w:val="6"/>
                  </w:numPr>
                  <w:suppressAutoHyphens/>
                  <w:jc w:val="both"/>
                </w:pPr>
              </w:p>
            </w:tc>
            <w:tc>
              <w:tcPr>
                <w:tcW w:w="3118" w:type="dxa"/>
                <w:vAlign w:val="center"/>
              </w:tcPr>
              <w:p w14:paraId="58B14E9D"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3B0451CF42BB49D0BB5BF5A046E22A39"/>
                  </w:placeholder>
                  <w15:color w:val="FFFF00"/>
                </w:sdtPr>
                <w:sdtEndPr/>
                <w:sdtContent>
                  <w:p w14:paraId="2521B694" w14:textId="1A1C199C" w:rsidR="00517B49" w:rsidRPr="00D01CAB" w:rsidRDefault="002E3260"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требуется</w:t>
                    </w:r>
                  </w:p>
                </w:sdtContent>
              </w:sdt>
            </w:tc>
          </w:tr>
        </w:tbl>
      </w:sdtContent>
    </w:sdt>
    <w:p w14:paraId="7956DB2F" w14:textId="77777777" w:rsidR="00C832C8" w:rsidRDefault="00E74450" w:rsidP="00495AFF">
      <w:pPr>
        <w:pStyle w:val="113"/>
        <w:spacing w:line="240" w:lineRule="auto"/>
        <w:jc w:val="both"/>
      </w:pPr>
      <w:bookmarkStart w:id="9" w:name="_Ref129679902"/>
      <w:bookmarkStart w:id="10" w:name="_Ref534988683"/>
      <w:bookmarkStart w:id="11" w:name="_Ref534988777"/>
      <w:permEnd w:id="1591154010"/>
      <w:r>
        <w:rPr>
          <w:rFonts w:cstheme="minorHAnsi"/>
        </w:rPr>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."е" п.</w:t>
      </w:r>
      <w:r w:rsidR="00CD2E59">
        <w:rPr>
          <w:rFonts w:cstheme="minorHAnsi"/>
        </w:rPr>
        <w:t xml:space="preserve"> </w:t>
      </w:r>
      <w:r w:rsidR="00977EA8" w:rsidRPr="006E50DA">
        <w:rPr>
          <w:rFonts w:cstheme="minorHAnsi"/>
        </w:rPr>
        <w:t>1</w:t>
      </w:r>
      <w:r w:rsidR="004F4D34">
        <w:rPr>
          <w:rFonts w:cstheme="minorHAnsi"/>
        </w:rPr>
        <w:t>1</w:t>
      </w:r>
      <w:r w:rsidR="00495AFF" w:rsidRPr="00495AFF">
        <w:t>, а именно:</w:t>
      </w:r>
      <w:bookmarkEnd w:id="9"/>
      <w:r w:rsidR="004C03F1">
        <w:t xml:space="preserve"> </w:t>
      </w:r>
    </w:p>
    <w:p w14:paraId="14238D2B" w14:textId="77777777" w:rsidR="009D3730" w:rsidRDefault="009D3730" w:rsidP="009D3730">
      <w:pPr>
        <w:pStyle w:val="113"/>
        <w:numPr>
          <w:ilvl w:val="6"/>
          <w:numId w:val="1"/>
        </w:numPr>
        <w:spacing w:line="240" w:lineRule="auto"/>
        <w:jc w:val="both"/>
      </w:pPr>
      <w:r>
        <w:t>Общие требования</w:t>
      </w:r>
    </w:p>
    <w:permStart w:id="1585255950"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165641A6BC2249D28B93D2E1FD42DB06"/>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70E49A16" w14:textId="77777777" w:rsidTr="00483830">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2EB5E19" w14:textId="77777777" w:rsidR="00C832C8" w:rsidRPr="0047532E" w:rsidRDefault="00C832C8" w:rsidP="00C832C8">
                <w:pPr>
                  <w:suppressAutoHyphens/>
                </w:pPr>
                <w:r w:rsidRPr="0047532E">
                  <w:t>№</w:t>
                </w:r>
              </w:p>
            </w:tc>
            <w:tc>
              <w:tcPr>
                <w:tcW w:w="3118" w:type="dxa"/>
                <w:gridSpan w:val="2"/>
                <w:vAlign w:val="center"/>
              </w:tcPr>
              <w:p w14:paraId="0A85B6C2"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46C0E381"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483830" w14:paraId="4C735A59" w14:textId="77777777" w:rsidTr="004838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0CF8301D" w14:textId="77777777" w:rsidR="00483830" w:rsidRPr="0057727C" w:rsidRDefault="00483830" w:rsidP="00483830">
                <w:pPr>
                  <w:pStyle w:val="ac"/>
                  <w:numPr>
                    <w:ilvl w:val="0"/>
                    <w:numId w:val="6"/>
                  </w:numPr>
                  <w:suppressAutoHyphens/>
                  <w:jc w:val="both"/>
                </w:pPr>
              </w:p>
            </w:tc>
            <w:tc>
              <w:tcPr>
                <w:tcW w:w="3118" w:type="dxa"/>
                <w:gridSpan w:val="2"/>
                <w:vAlign w:val="center"/>
              </w:tcPr>
              <w:p w14:paraId="285A6E3A" w14:textId="77777777" w:rsidR="00483830" w:rsidRDefault="00483830" w:rsidP="00C855A3">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3043688F" w14:textId="77777777" w:rsidR="00483830" w:rsidRPr="00B4490B" w:rsidRDefault="004D5EC1" w:rsidP="00C855A3">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FF31BC21873A41488A17556A5B7947BC"/>
                    </w:placeholder>
                    <w15:color w:val="FFFF00"/>
                  </w:sdtPr>
                  <w:sdtEndPr/>
                  <w:sdtContent>
                    <w:r w:rsidR="00483830">
                      <w:rPr>
                        <w:noProof/>
                      </w:rPr>
                      <w:fldChar w:fldCharType="begin"/>
                    </w:r>
                    <w:r w:rsidR="00483830">
                      <w:rPr>
                        <w:noProof/>
                      </w:rPr>
                      <w:instrText xml:space="preserve"> MERGEFIELD "Документ_о_СРО" </w:instrText>
                    </w:r>
                    <w:r w:rsidR="00483830">
                      <w:rPr>
                        <w:noProof/>
                      </w:rPr>
                      <w:fldChar w:fldCharType="separate"/>
                    </w:r>
                    <w:r w:rsidR="0003406A">
                      <w:rPr>
                        <w:noProof/>
                      </w:rPr>
                      <w:t>«Документ_о_СРО»</w:t>
                    </w:r>
                    <w:r w:rsidR="00483830">
                      <w:rPr>
                        <w:noProof/>
                      </w:rPr>
                      <w:fldChar w:fldCharType="end"/>
                    </w:r>
                    <w:r w:rsidR="00483830">
                      <w:t xml:space="preserve"> </w:t>
                    </w:r>
                  </w:sdtContent>
                </w:sdt>
              </w:p>
            </w:tc>
            <w:sdt>
              <w:sdtPr>
                <w:id w:val="-286208054"/>
                <w:placeholder>
                  <w:docPart w:val="F0968848B48744E8BA713F2A18DFE977"/>
                </w:placeholder>
                <w15:color w:val="FFFF00"/>
              </w:sdtPr>
              <w:sdtEndPr/>
              <w:sdtContent>
                <w:tc>
                  <w:tcPr>
                    <w:tcW w:w="4932" w:type="dxa"/>
                    <w:gridSpan w:val="2"/>
                    <w:vAlign w:val="center"/>
                  </w:tcPr>
                  <w:p w14:paraId="250F0659" w14:textId="5040D023" w:rsidR="00483830" w:rsidRDefault="00E75C14" w:rsidP="00C855A3">
                    <w:pPr>
                      <w:pStyle w:val="afffff"/>
                      <w:jc w:val="both"/>
                      <w:cnfStyle w:val="000000100000" w:firstRow="0" w:lastRow="0" w:firstColumn="0" w:lastColumn="0" w:oddVBand="0" w:evenVBand="0" w:oddHBand="1" w:evenHBand="0" w:firstRowFirstColumn="0" w:firstRowLastColumn="0" w:lastRowFirstColumn="0" w:lastRowLastColumn="0"/>
                    </w:pPr>
                    <w:fldSimple w:instr=" MERGEFIELD Справка_СРО ">
                      <w:r w:rsidR="00880F40">
                        <w:t>не требуется</w:t>
                      </w:r>
                    </w:fldSimple>
                  </w:p>
                </w:tc>
              </w:sdtContent>
            </w:sdt>
          </w:tr>
        </w:tbl>
      </w:sdtContent>
    </w:sdt>
    <w:p w14:paraId="005DF642" w14:textId="77777777" w:rsidR="009D3730" w:rsidRDefault="009D3730" w:rsidP="009D3730">
      <w:pPr>
        <w:pStyle w:val="113"/>
        <w:numPr>
          <w:ilvl w:val="6"/>
          <w:numId w:val="1"/>
        </w:numPr>
        <w:spacing w:line="240" w:lineRule="auto"/>
        <w:jc w:val="both"/>
      </w:pPr>
      <w:r>
        <w:t>Специальные</w:t>
      </w:r>
      <w:permEnd w:id="1585255950"/>
      <w:r>
        <w:t xml:space="preserve"> требования</w:t>
      </w:r>
    </w:p>
    <w:sdt>
      <w:sdtPr>
        <w:rPr>
          <w:b w:val="0"/>
        </w:rPr>
        <w:alias w:val="Специальные требования"/>
        <w:tag w:val="Специальные требования"/>
        <w:id w:val="-430892404"/>
        <w:placeholder>
          <w:docPart w:val="30D1570EE9164D9B919D0D9900BAB3ED"/>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9D3730" w:rsidRPr="0047532E" w14:paraId="210306AF" w14:textId="77777777" w:rsidTr="009D373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FBCE100" w14:textId="77777777" w:rsidR="009D3730" w:rsidRPr="0047532E" w:rsidRDefault="009D3730" w:rsidP="00E71805">
                <w:pPr>
                  <w:suppressAutoHyphens/>
                </w:pPr>
                <w:r w:rsidRPr="0047532E">
                  <w:t>№</w:t>
                </w:r>
              </w:p>
            </w:tc>
            <w:tc>
              <w:tcPr>
                <w:tcW w:w="3118" w:type="dxa"/>
                <w:vAlign w:val="center"/>
              </w:tcPr>
              <w:p w14:paraId="7C10781E"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1EDD0B31" w14:textId="77777777" w:rsidR="009D3730" w:rsidRPr="0047532E" w:rsidRDefault="009D3730" w:rsidP="00E71805">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9D3730" w14:paraId="2329E1F4"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C241DAD" w14:textId="77777777" w:rsidR="009D3730" w:rsidRPr="0057727C" w:rsidRDefault="009D3730" w:rsidP="009D3730">
                <w:pPr>
                  <w:pStyle w:val="ac"/>
                  <w:numPr>
                    <w:ilvl w:val="0"/>
                    <w:numId w:val="6"/>
                  </w:numPr>
                  <w:suppressAutoHyphens/>
                  <w:jc w:val="both"/>
                </w:pPr>
              </w:p>
            </w:tc>
            <w:tc>
              <w:tcPr>
                <w:tcW w:w="3118" w:type="dxa"/>
                <w:vAlign w:val="center"/>
              </w:tcPr>
              <w:p w14:paraId="60932EDE" w14:textId="77777777" w:rsidR="009D3730" w:rsidRPr="007A6892" w:rsidRDefault="001F6AD1" w:rsidP="00E71805">
                <w:pPr>
                  <w:suppressAutoHyphens/>
                  <w:jc w:val="both"/>
                  <w:cnfStyle w:val="000000100000" w:firstRow="0" w:lastRow="0" w:firstColumn="0" w:lastColumn="0" w:oddVBand="0" w:evenVBand="0" w:oddHBand="1" w:evenHBand="0" w:firstRowFirstColumn="0" w:firstRowLastColumn="0" w:lastRowFirstColumn="0" w:lastRowLastColumn="0"/>
                </w:pPr>
                <w:r w:rsidRPr="001F6AD1">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tc>
              <w:tcPr>
                <w:tcW w:w="4932" w:type="dxa"/>
                <w:vAlign w:val="center"/>
              </w:tcPr>
              <w:p w14:paraId="0979DD42" w14:textId="093A0ECC" w:rsidR="009D3730" w:rsidRPr="0047532E" w:rsidRDefault="00880F40" w:rsidP="00E71805">
                <w:pPr>
                  <w:suppressAutoHyphens/>
                  <w:jc w:val="both"/>
                  <w:cnfStyle w:val="000000100000" w:firstRow="0" w:lastRow="0" w:firstColumn="0" w:lastColumn="0" w:oddVBand="0" w:evenVBand="0" w:oddHBand="1" w:evenHBand="0" w:firstRowFirstColumn="0" w:firstRowLastColumn="0" w:lastRowFirstColumn="0" w:lastRowLastColumn="0"/>
                </w:pPr>
                <w:r>
                  <w:t>Не требуется</w:t>
                </w:r>
              </w:p>
            </w:tc>
          </w:tr>
          <w:tr w:rsidR="00C5615C" w14:paraId="5BE40CC8"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CE113B" w14:textId="77777777" w:rsidR="00C5615C" w:rsidRPr="0057727C" w:rsidRDefault="00C5615C" w:rsidP="00C5615C">
                <w:pPr>
                  <w:pStyle w:val="ac"/>
                  <w:numPr>
                    <w:ilvl w:val="0"/>
                    <w:numId w:val="6"/>
                  </w:numPr>
                  <w:suppressAutoHyphens/>
                  <w:jc w:val="both"/>
                </w:pPr>
              </w:p>
            </w:tc>
            <w:tc>
              <w:tcPr>
                <w:tcW w:w="3118" w:type="dxa"/>
                <w:vAlign w:val="center"/>
              </w:tcPr>
              <w:p w14:paraId="3477B1C4" w14:textId="77777777" w:rsidR="00C5615C" w:rsidRDefault="00C5615C" w:rsidP="00C5615C">
                <w:pPr>
                  <w:suppressAutoHyphens/>
                  <w:jc w:val="both"/>
                  <w:cnfStyle w:val="000000010000" w:firstRow="0" w:lastRow="0" w:firstColumn="0" w:lastColumn="0" w:oddVBand="0" w:evenVBand="0" w:oddHBand="0" w:evenHBand="1" w:firstRowFirstColumn="0" w:firstRowLastColumn="0" w:lastRowFirstColumn="0" w:lastRowLastColumn="0"/>
                </w:pPr>
                <w:r w:rsidRPr="00A038A1">
                  <w:rPr>
                    <w:rFonts w:cstheme="minorHAnsi"/>
                  </w:rPr>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4932" w:type="dxa"/>
                <w:vAlign w:val="center"/>
              </w:tcPr>
              <w:p w14:paraId="6EEB81EB" w14:textId="6CA0FF74" w:rsidR="00C5615C" w:rsidRDefault="009D3B85" w:rsidP="00C5615C">
                <w:pPr>
                  <w:suppressAutoHyphens/>
                  <w:jc w:val="both"/>
                  <w:cnfStyle w:val="000000010000" w:firstRow="0" w:lastRow="0" w:firstColumn="0" w:lastColumn="0" w:oddVBand="0" w:evenVBand="0" w:oddHBand="0" w:evenHBand="1" w:firstRowFirstColumn="0" w:firstRowLastColumn="0" w:lastRowFirstColumn="0" w:lastRowLastColumn="0"/>
                </w:pPr>
                <w:r>
                  <w:t>да</w:t>
                </w:r>
              </w:p>
            </w:tc>
          </w:tr>
          <w:tr w:rsidR="00C5615C" w14:paraId="5FA51189" w14:textId="77777777" w:rsidTr="009D373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6CB2A99" w14:textId="77777777" w:rsidR="00C5615C" w:rsidRPr="0057727C" w:rsidRDefault="00C5615C" w:rsidP="00C5615C">
                <w:pPr>
                  <w:pStyle w:val="ac"/>
                  <w:numPr>
                    <w:ilvl w:val="0"/>
                    <w:numId w:val="6"/>
                  </w:numPr>
                  <w:suppressAutoHyphens/>
                  <w:jc w:val="both"/>
                </w:pPr>
              </w:p>
            </w:tc>
            <w:tc>
              <w:tcPr>
                <w:tcW w:w="3118" w:type="dxa"/>
                <w:vAlign w:val="center"/>
              </w:tcPr>
              <w:p w14:paraId="4B2E1688" w14:textId="77777777" w:rsidR="00C5615C" w:rsidRDefault="00C5615C" w:rsidP="00C5615C">
                <w:pPr>
                  <w:suppressAutoHyphens/>
                  <w:jc w:val="both"/>
                  <w:cnfStyle w:val="000000100000" w:firstRow="0" w:lastRow="0" w:firstColumn="0" w:lastColumn="0" w:oddVBand="0" w:evenVBand="0" w:oddHBand="1" w:evenHBand="0" w:firstRowFirstColumn="0" w:firstRowLastColumn="0" w:lastRowFirstColumn="0" w:lastRowLastColumn="0"/>
                </w:pPr>
                <w:r w:rsidRPr="00A038A1">
                  <w:rPr>
                    <w:rFonts w:cstheme="minorHAnsi"/>
                  </w:rPr>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A038A1">
                  <w:rPr>
                    <w:rFonts w:cstheme="minorHAnsi"/>
                  </w:rPr>
                  <w:t>пр</w:t>
                </w:r>
                <w:proofErr w:type="spellEnd"/>
                <w:r w:rsidRPr="00A038A1">
                  <w:rPr>
                    <w:rFonts w:cstheme="minorHAnsi"/>
                  </w:rPr>
                  <w:t>)</w:t>
                </w:r>
              </w:p>
            </w:tc>
            <w:tc>
              <w:tcPr>
                <w:tcW w:w="4932" w:type="dxa"/>
                <w:vAlign w:val="center"/>
              </w:tcPr>
              <w:p w14:paraId="42234F46" w14:textId="1F179269" w:rsidR="00C5615C" w:rsidRDefault="004D5EC1" w:rsidP="00C5615C">
                <w:pPr>
                  <w:suppressAutoHyphens/>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Требования_о_МТР_для_СМСП </w:instrText>
                </w:r>
                <w:r>
                  <w:fldChar w:fldCharType="separate"/>
                </w:r>
                <w:r w:rsidR="0079741D">
                  <w:t>нет</w:t>
                </w:r>
                <w:r>
                  <w:fldChar w:fldCharType="end"/>
                </w:r>
              </w:p>
            </w:tc>
          </w:tr>
          <w:tr w:rsidR="009D3730" w14:paraId="03450ED4" w14:textId="77777777" w:rsidTr="009D373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9E9E31" w14:textId="77777777" w:rsidR="009D3730" w:rsidRPr="0057727C" w:rsidRDefault="009D3730" w:rsidP="009D3730">
                <w:pPr>
                  <w:pStyle w:val="ac"/>
                  <w:numPr>
                    <w:ilvl w:val="0"/>
                    <w:numId w:val="6"/>
                  </w:numPr>
                  <w:suppressAutoHyphens/>
                  <w:jc w:val="both"/>
                </w:pPr>
              </w:p>
            </w:tc>
            <w:tc>
              <w:tcPr>
                <w:tcW w:w="3118" w:type="dxa"/>
                <w:vAlign w:val="center"/>
              </w:tcPr>
              <w:sdt>
                <w:sdtPr>
                  <w:id w:val="-675117686"/>
                  <w:placeholder>
                    <w:docPart w:val="48BECD9AEE6B42D1856ECA19D102B466"/>
                  </w:placeholder>
                  <w15:color w:val="FFFF00"/>
                </w:sdtPr>
                <w:sdtEndPr>
                  <w:rPr>
                    <w:noProof/>
                  </w:rPr>
                </w:sdtEndPr>
                <w:sdtContent>
                  <w:p w14:paraId="1227AD72" w14:textId="77777777" w:rsidR="009D3730" w:rsidRDefault="009D3730" w:rsidP="00E71805">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871947138"/>
                <w:placeholder>
                  <w:docPart w:val="D9A6A4E90E7B4ADB866547F6DEBAEA65"/>
                </w:placeholder>
                <w15:color w:val="FFFF00"/>
              </w:sdtPr>
              <w:sdtEndPr/>
              <w:sdtContent>
                <w:sdt>
                  <w:sdtPr>
                    <w:id w:val="-580068846"/>
                    <w:placeholder>
                      <w:docPart w:val="2CF7CC42A75845628A7882CF1A4B6AAE"/>
                    </w:placeholder>
                    <w15:color w:val="FFFF00"/>
                  </w:sdtPr>
                  <w:sdtEndPr/>
                  <w:sdtContent>
                    <w:tc>
                      <w:tcPr>
                        <w:tcW w:w="4932" w:type="dxa"/>
                        <w:vAlign w:val="center"/>
                      </w:tcPr>
                      <w:p w14:paraId="1735BA9E" w14:textId="5F122A10" w:rsidR="009D3730" w:rsidRDefault="00E75C14" w:rsidP="00E71805">
                        <w:pPr>
                          <w:jc w:val="both"/>
                          <w:cnfStyle w:val="000000010000" w:firstRow="0" w:lastRow="0" w:firstColumn="0" w:lastColumn="0" w:oddVBand="0" w:evenVBand="0" w:oddHBand="0" w:evenHBand="1" w:firstRowFirstColumn="0" w:firstRowLastColumn="0" w:lastRowFirstColumn="0" w:lastRowLastColumn="0"/>
                        </w:pPr>
                        <w:fldSimple w:instr=" MERGEFIELD Документ_требования_об_аттестации_НАКС ">
                          <w:r w:rsidR="0079741D">
                            <w:t>нет</w:t>
                          </w:r>
                        </w:fldSimple>
                      </w:p>
                    </w:tc>
                  </w:sdtContent>
                </w:sdt>
              </w:sdtContent>
            </w:sdt>
          </w:tr>
        </w:tbl>
      </w:sdtContent>
    </w:sdt>
    <w:p w14:paraId="0B567CD0" w14:textId="77777777" w:rsidR="002A4A60" w:rsidRDefault="002A4A60" w:rsidP="009D3730">
      <w:pPr>
        <w:pStyle w:val="113"/>
        <w:numPr>
          <w:ilvl w:val="0"/>
          <w:numId w:val="0"/>
        </w:numPr>
        <w:spacing w:line="240" w:lineRule="auto"/>
        <w:jc w:val="both"/>
      </w:pPr>
    </w:p>
    <w:p w14:paraId="0FFEE7F9"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1119823322" w:edGrp="everyone" w:displacedByCustomXml="next"/>
    <w:sdt>
      <w:sdtPr>
        <w:rPr>
          <w:b w:val="0"/>
        </w:rPr>
        <w:alias w:val="Специальные требования"/>
        <w:tag w:val="Специальные требования"/>
        <w:id w:val="798342438"/>
        <w:placeholder>
          <w:docPart w:val="DE0E97C92B3F4EBD8FB0B5C30655A595"/>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3862BB43"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115EC9A" w14:textId="77777777" w:rsidR="00B93B01" w:rsidRPr="005E1D52" w:rsidRDefault="00B93B01" w:rsidP="00DD77B3">
                <w:pPr>
                  <w:suppressAutoHyphens/>
                </w:pPr>
                <w:r w:rsidRPr="005E1D52">
                  <w:t>№</w:t>
                </w:r>
              </w:p>
            </w:tc>
            <w:tc>
              <w:tcPr>
                <w:tcW w:w="3118" w:type="dxa"/>
                <w:vAlign w:val="center"/>
              </w:tcPr>
              <w:p w14:paraId="0122A089"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87555A1"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1FEFA87"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EB6BA0A" w14:textId="77777777" w:rsidR="002F0BC7" w:rsidRPr="005E1D52" w:rsidRDefault="002F0BC7" w:rsidP="002F0BC7">
                <w:pPr>
                  <w:pStyle w:val="ac"/>
                  <w:numPr>
                    <w:ilvl w:val="0"/>
                    <w:numId w:val="6"/>
                  </w:numPr>
                  <w:suppressAutoHyphens/>
                  <w:jc w:val="both"/>
                </w:pPr>
              </w:p>
            </w:tc>
            <w:tc>
              <w:tcPr>
                <w:tcW w:w="3118" w:type="dxa"/>
                <w:vAlign w:val="center"/>
              </w:tcPr>
              <w:p w14:paraId="030BF8BD"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7D521BBC" w14:textId="009CBF08"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Размер_обеспечения_заявки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7A55B0DA"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DDDE7EE" w14:textId="77777777" w:rsidR="002F0BC7" w:rsidRPr="005E1D52" w:rsidRDefault="002F0BC7" w:rsidP="002F0BC7">
                <w:pPr>
                  <w:pStyle w:val="ac"/>
                  <w:numPr>
                    <w:ilvl w:val="0"/>
                    <w:numId w:val="6"/>
                  </w:numPr>
                  <w:suppressAutoHyphens/>
                  <w:jc w:val="both"/>
                </w:pPr>
              </w:p>
            </w:tc>
            <w:tc>
              <w:tcPr>
                <w:tcW w:w="3118" w:type="dxa"/>
                <w:vAlign w:val="center"/>
              </w:tcPr>
              <w:p w14:paraId="05177BF7"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70FB78C9" w14:textId="617D18DD"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Форма_обеспечения_заявки_ </w:instrText>
                </w:r>
                <w:r w:rsidRPr="005E1D52">
                  <w:rPr>
                    <w:rFonts w:cstheme="minorHAnsi"/>
                  </w:rPr>
                  <w:fldChar w:fldCharType="separate"/>
                </w:r>
                <w:r w:rsidR="0079741D">
                  <w:rPr>
                    <w:rFonts w:cstheme="minorHAnsi"/>
                  </w:rPr>
                  <w:t>не предусмотрена</w:t>
                </w:r>
                <w:r w:rsidRPr="005E1D52">
                  <w:rPr>
                    <w:rFonts w:cstheme="minorHAnsi"/>
                  </w:rPr>
                  <w:fldChar w:fldCharType="end"/>
                </w:r>
              </w:p>
            </w:tc>
          </w:tr>
        </w:tbl>
      </w:sdtContent>
    </w:sdt>
    <w:permEnd w:id="1119823322"/>
    <w:p w14:paraId="446E8286" w14:textId="77777777" w:rsidR="00B93B01" w:rsidRPr="005E1D52" w:rsidRDefault="00B93B01" w:rsidP="00B93B01">
      <w:pPr>
        <w:pStyle w:val="113"/>
        <w:spacing w:line="240" w:lineRule="auto"/>
        <w:jc w:val="both"/>
      </w:pPr>
      <w:r w:rsidRPr="005E1D52">
        <w:t>Требование по обеспечению договора на участие в закупочной процедуре</w:t>
      </w:r>
    </w:p>
    <w:permStart w:id="441928308" w:edGrp="everyone" w:displacedByCustomXml="next"/>
    <w:sdt>
      <w:sdtPr>
        <w:rPr>
          <w:b w:val="0"/>
        </w:rPr>
        <w:alias w:val="Специальные требования"/>
        <w:tag w:val="Специальные требования"/>
        <w:id w:val="-692846911"/>
        <w:placeholder>
          <w:docPart w:val="C7CD245AD4E84D18A0F93A394D2B03B1"/>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199C38AC"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9214BC" w14:textId="77777777" w:rsidR="00B93B01" w:rsidRPr="005E1D52" w:rsidRDefault="00B93B01" w:rsidP="00DD77B3">
                <w:pPr>
                  <w:suppressAutoHyphens/>
                </w:pPr>
                <w:r w:rsidRPr="005E1D52">
                  <w:t>№</w:t>
                </w:r>
              </w:p>
            </w:tc>
            <w:tc>
              <w:tcPr>
                <w:tcW w:w="3118" w:type="dxa"/>
                <w:vAlign w:val="center"/>
              </w:tcPr>
              <w:p w14:paraId="25326A22"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1A1E5B2B" w14:textId="77777777" w:rsidR="00B93B01" w:rsidRPr="005E1D52" w:rsidRDefault="00B93B01" w:rsidP="00DD77B3">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5DC4379D"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936CCDE" w14:textId="77777777" w:rsidR="002F0BC7" w:rsidRPr="005E1D52" w:rsidRDefault="002F0BC7" w:rsidP="002F0BC7">
                <w:pPr>
                  <w:pStyle w:val="ac"/>
                  <w:numPr>
                    <w:ilvl w:val="0"/>
                    <w:numId w:val="6"/>
                  </w:numPr>
                  <w:suppressAutoHyphens/>
                  <w:jc w:val="both"/>
                </w:pPr>
              </w:p>
            </w:tc>
            <w:tc>
              <w:tcPr>
                <w:tcW w:w="3118" w:type="dxa"/>
                <w:vAlign w:val="center"/>
              </w:tcPr>
              <w:p w14:paraId="665E24D5"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44B7E475" w14:textId="7ACB970E"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Размер_обеспечения_договора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2F0BC7" w:rsidRPr="005E1D52" w14:paraId="471061D0"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B967D71" w14:textId="77777777" w:rsidR="002F0BC7" w:rsidRPr="005E1D52" w:rsidRDefault="002F0BC7" w:rsidP="002F0BC7">
                <w:pPr>
                  <w:pStyle w:val="ac"/>
                  <w:numPr>
                    <w:ilvl w:val="0"/>
                    <w:numId w:val="6"/>
                  </w:numPr>
                  <w:suppressAutoHyphens/>
                  <w:jc w:val="both"/>
                </w:pPr>
              </w:p>
            </w:tc>
            <w:tc>
              <w:tcPr>
                <w:tcW w:w="3118" w:type="dxa"/>
                <w:vAlign w:val="center"/>
              </w:tcPr>
              <w:p w14:paraId="6757381B"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18105EC5" w14:textId="3CEAE258" w:rsidR="002F0BC7" w:rsidRPr="005E1D52" w:rsidRDefault="002F0BC7" w:rsidP="002F0BC7">
                <w:pPr>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fldChar w:fldCharType="begin"/>
                </w:r>
                <w:r w:rsidRPr="005E1D52">
                  <w:rPr>
                    <w:rFonts w:cstheme="minorHAnsi"/>
                  </w:rPr>
                  <w:instrText xml:space="preserve"> MERGEFIELD Форма_обеспечения_договора </w:instrText>
                </w:r>
                <w:r w:rsidRPr="005E1D52">
                  <w:rPr>
                    <w:rFonts w:cstheme="minorHAnsi"/>
                  </w:rPr>
                  <w:fldChar w:fldCharType="separate"/>
                </w:r>
                <w:r w:rsidR="0079741D">
                  <w:rPr>
                    <w:rFonts w:cstheme="minorHAnsi"/>
                  </w:rPr>
                  <w:t>не предусмотрен</w:t>
                </w:r>
                <w:r w:rsidRPr="005E1D52">
                  <w:rPr>
                    <w:rFonts w:cstheme="minorHAnsi"/>
                  </w:rPr>
                  <w:fldChar w:fldCharType="end"/>
                </w:r>
              </w:p>
            </w:tc>
          </w:tr>
          <w:tr w:rsidR="00C4575E" w:rsidRPr="00C736AB" w14:paraId="1F0E7455"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A8555E2" w14:textId="77777777" w:rsidR="00C4575E" w:rsidRPr="00633AC2" w:rsidRDefault="00C4575E" w:rsidP="00C4575E">
                <w:pPr>
                  <w:pStyle w:val="ac"/>
                  <w:numPr>
                    <w:ilvl w:val="0"/>
                    <w:numId w:val="6"/>
                  </w:numPr>
                  <w:suppressAutoHyphens/>
                  <w:jc w:val="both"/>
                </w:pPr>
              </w:p>
            </w:tc>
            <w:tc>
              <w:tcPr>
                <w:tcW w:w="3118" w:type="dxa"/>
                <w:vAlign w:val="center"/>
              </w:tcPr>
              <w:p w14:paraId="483C9977" w14:textId="77777777" w:rsidR="00C4575E" w:rsidRPr="00C4575E" w:rsidRDefault="00C4575E"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t>Обеспечиваемые обязательства</w:t>
                </w:r>
              </w:p>
            </w:tc>
            <w:tc>
              <w:tcPr>
                <w:tcW w:w="4932" w:type="dxa"/>
                <w:vAlign w:val="center"/>
              </w:tcPr>
              <w:p w14:paraId="57D84651" w14:textId="27FBD846" w:rsidR="00C4575E" w:rsidRPr="00846D09" w:rsidRDefault="00C4575E"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C4575E">
                  <w:rPr>
                    <w:rFonts w:cstheme="minorHAnsi"/>
                  </w:rPr>
                  <w:fldChar w:fldCharType="begin"/>
                </w:r>
                <w:r w:rsidRPr="00C4575E">
                  <w:rPr>
                    <w:rFonts w:cstheme="minorHAnsi"/>
                  </w:rPr>
                  <w:instrText xml:space="preserve"> MERGEFIELD Обеспечиваемые_обязательсва </w:instrText>
                </w:r>
                <w:r w:rsidRPr="00C4575E">
                  <w:rPr>
                    <w:rFonts w:cstheme="minorHAnsi"/>
                  </w:rPr>
                  <w:fldChar w:fldCharType="separate"/>
                </w:r>
                <w:r w:rsidR="0079741D">
                  <w:rPr>
                    <w:rFonts w:cstheme="minorHAnsi"/>
                  </w:rPr>
                  <w:t>не предусмотрено</w:t>
                </w:r>
                <w:r w:rsidRPr="00C4575E">
                  <w:rPr>
                    <w:rFonts w:cstheme="minorHAnsi"/>
                  </w:rPr>
                  <w:fldChar w:fldCharType="end"/>
                </w:r>
              </w:p>
            </w:tc>
          </w:tr>
          <w:tr w:rsidR="00B93B01" w:rsidRPr="00D01CAB" w14:paraId="54C808DC"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891B1BB" w14:textId="77777777" w:rsidR="00B93B01" w:rsidRPr="005E1D52" w:rsidRDefault="00B93B01" w:rsidP="00E46EEC">
                <w:pPr>
                  <w:pStyle w:val="ac"/>
                  <w:numPr>
                    <w:ilvl w:val="0"/>
                    <w:numId w:val="6"/>
                  </w:numPr>
                  <w:suppressAutoHyphens/>
                  <w:jc w:val="both"/>
                </w:pPr>
              </w:p>
            </w:tc>
            <w:tc>
              <w:tcPr>
                <w:tcW w:w="3118" w:type="dxa"/>
                <w:vAlign w:val="center"/>
              </w:tcPr>
              <w:p w14:paraId="585C0609" w14:textId="77777777" w:rsidR="00B93B01" w:rsidRPr="005E1D52" w:rsidRDefault="00B93B01"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5D605C76" w14:textId="78C8E2B5" w:rsidR="00B93B01" w:rsidRDefault="0079741D"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r>
                  <w:t>Не предусмотрено</w:t>
                </w:r>
              </w:p>
            </w:tc>
          </w:tr>
        </w:tbl>
      </w:sdtContent>
    </w:sdt>
    <w:permEnd w:id="441928308"/>
    <w:p w14:paraId="1908D2A4" w14:textId="77777777" w:rsidR="0025595D" w:rsidRPr="00736283" w:rsidRDefault="0025595D" w:rsidP="0025595D">
      <w:pPr>
        <w:pStyle w:val="113"/>
        <w:spacing w:line="240" w:lineRule="auto"/>
        <w:jc w:val="both"/>
      </w:pPr>
      <w:r w:rsidRPr="00736283">
        <w:t xml:space="preserve">Требования </w:t>
      </w:r>
      <w:r w:rsidR="00481549">
        <w:t>по обеспечению аванса</w:t>
      </w:r>
    </w:p>
    <w:permStart w:id="643973505" w:edGrp="everyone" w:displacedByCustomXml="next"/>
    <w:sdt>
      <w:sdtPr>
        <w:rPr>
          <w:b w:val="0"/>
        </w:rPr>
        <w:alias w:val="Специальные требования"/>
        <w:tag w:val="Специальные требования"/>
        <w:id w:val="-582680519"/>
        <w:placeholder>
          <w:docPart w:val="4BA78D1D453D4289882EED5C4B46636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25595D" w:rsidRPr="00736283" w14:paraId="0DA8D169" w14:textId="77777777" w:rsidTr="00DD77B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2859494" w14:textId="77777777" w:rsidR="0025595D" w:rsidRPr="00736283" w:rsidRDefault="0025595D" w:rsidP="00DD77B3">
                <w:pPr>
                  <w:suppressAutoHyphens/>
                </w:pPr>
                <w:r w:rsidRPr="00736283">
                  <w:t>№</w:t>
                </w:r>
              </w:p>
            </w:tc>
            <w:tc>
              <w:tcPr>
                <w:tcW w:w="3118" w:type="dxa"/>
                <w:vAlign w:val="center"/>
              </w:tcPr>
              <w:p w14:paraId="59A1B1AE"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2B2A37BB" w14:textId="77777777" w:rsidR="0025595D" w:rsidRPr="00736283" w:rsidRDefault="0025595D" w:rsidP="00DD77B3">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25595D" w:rsidRPr="00736283" w14:paraId="466B6B4C" w14:textId="77777777" w:rsidTr="00DD77B3">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0765FC5" w14:textId="77777777" w:rsidR="0025595D" w:rsidRPr="00736283" w:rsidRDefault="0025595D" w:rsidP="00DD77B3">
                <w:pPr>
                  <w:pStyle w:val="ac"/>
                  <w:numPr>
                    <w:ilvl w:val="0"/>
                    <w:numId w:val="6"/>
                  </w:numPr>
                  <w:suppressAutoHyphens/>
                  <w:jc w:val="both"/>
                </w:pPr>
              </w:p>
            </w:tc>
            <w:tc>
              <w:tcPr>
                <w:tcW w:w="3118" w:type="dxa"/>
                <w:vAlign w:val="center"/>
              </w:tcPr>
              <w:p w14:paraId="7844CC00" w14:textId="77777777"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02530820" w14:textId="7F00D57D" w:rsidR="0025595D" w:rsidRPr="00736283" w:rsidRDefault="0025595D" w:rsidP="00DD77B3">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Обеспечение_аванса </w:instrText>
                </w:r>
                <w:r w:rsidRPr="00736283">
                  <w:rPr>
                    <w:rFonts w:cstheme="minorHAnsi"/>
                  </w:rPr>
                  <w:fldChar w:fldCharType="separate"/>
                </w:r>
                <w:r w:rsidR="0079741D">
                  <w:rPr>
                    <w:rFonts w:cstheme="minorHAnsi"/>
                  </w:rPr>
                  <w:t>не предусмотрено</w:t>
                </w:r>
                <w:r w:rsidRPr="00736283">
                  <w:rPr>
                    <w:rFonts w:cstheme="minorHAnsi"/>
                  </w:rPr>
                  <w:fldChar w:fldCharType="end"/>
                </w:r>
              </w:p>
            </w:tc>
          </w:tr>
          <w:tr w:rsidR="0025595D" w:rsidRPr="00C736AB" w14:paraId="665F0A18" w14:textId="77777777" w:rsidTr="00DD77B3">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2001AE1" w14:textId="77777777" w:rsidR="0025595D" w:rsidRPr="00736283" w:rsidRDefault="0025595D" w:rsidP="00DD77B3">
                <w:pPr>
                  <w:pStyle w:val="ac"/>
                  <w:numPr>
                    <w:ilvl w:val="0"/>
                    <w:numId w:val="6"/>
                  </w:numPr>
                  <w:suppressAutoHyphens/>
                  <w:jc w:val="both"/>
                </w:pPr>
              </w:p>
            </w:tc>
            <w:tc>
              <w:tcPr>
                <w:tcW w:w="3118" w:type="dxa"/>
                <w:vAlign w:val="center"/>
              </w:tcPr>
              <w:p w14:paraId="7913F32A" w14:textId="77777777" w:rsidR="0025595D" w:rsidRPr="00736283"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D6492C3" w14:textId="73904123" w:rsidR="0025595D" w:rsidRDefault="0025595D" w:rsidP="00DD77B3">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174323">
                  <w:rPr>
                    <w:rFonts w:cstheme="minorHAnsi"/>
                  </w:rPr>
                  <w:t>нет</w:t>
                </w:r>
                <w:r w:rsidRPr="00736283">
                  <w:rPr>
                    <w:rFonts w:cstheme="minorHAnsi"/>
                  </w:rPr>
                  <w:fldChar w:fldCharType="end"/>
                </w:r>
              </w:p>
            </w:tc>
          </w:tr>
          <w:permEnd w:id="643973505"/>
        </w:tbl>
      </w:sdtContent>
    </w:sdt>
    <w:p w14:paraId="671330F4" w14:textId="77777777" w:rsidR="0025595D" w:rsidRDefault="0025595D">
      <w:pPr>
        <w:rPr>
          <w:rFonts w:eastAsia="Times New Roman" w:cs="Arial"/>
          <w:b/>
          <w:color w:val="000000" w:themeColor="text1"/>
          <w:sz w:val="24"/>
          <w:lang w:eastAsia="ru-RU"/>
        </w:rPr>
      </w:pPr>
    </w:p>
    <w:p w14:paraId="6649F29B" w14:textId="77777777" w:rsidR="0025595D" w:rsidRDefault="0025595D">
      <w:pPr>
        <w:rPr>
          <w:rFonts w:eastAsia="Times New Roman" w:cs="Arial"/>
          <w:b/>
          <w:color w:val="000000" w:themeColor="text1"/>
          <w:sz w:val="24"/>
          <w:lang w:eastAsia="ru-RU"/>
        </w:rPr>
      </w:pPr>
      <w:r>
        <w:rPr>
          <w:rFonts w:eastAsia="Times New Roman" w:cs="Arial"/>
          <w:b/>
          <w:color w:val="000000" w:themeColor="text1"/>
          <w:sz w:val="24"/>
          <w:lang w:eastAsia="ru-RU"/>
        </w:rPr>
        <w:br w:type="page"/>
      </w:r>
    </w:p>
    <w:p w14:paraId="3DED08B7" w14:textId="77777777" w:rsidR="00C832C8" w:rsidRDefault="00C832C8">
      <w:pPr>
        <w:rPr>
          <w:rFonts w:eastAsia="Times New Roman" w:cs="Arial"/>
          <w:b/>
          <w:color w:val="000000" w:themeColor="text1"/>
          <w:sz w:val="24"/>
          <w:lang w:eastAsia="ru-RU"/>
        </w:rPr>
      </w:pPr>
    </w:p>
    <w:p w14:paraId="4974173E" w14:textId="3788D25D" w:rsidR="00696A07" w:rsidRDefault="009916FD" w:rsidP="00696A07">
      <w:pPr>
        <w:pStyle w:val="1"/>
      </w:pPr>
      <w:bookmarkStart w:id="12" w:name="_Toc143602464"/>
      <w:r>
        <w:t>5.</w:t>
      </w:r>
      <w:r w:rsidR="00696A07">
        <w:t>Требования к заявке на участие в закупке</w:t>
      </w:r>
      <w:bookmarkEnd w:id="10"/>
      <w:bookmarkEnd w:id="12"/>
    </w:p>
    <w:p w14:paraId="05AC794C" w14:textId="77777777" w:rsidR="00696A07" w:rsidRPr="002011D4" w:rsidRDefault="00421159" w:rsidP="00696A07">
      <w:pPr>
        <w:pStyle w:val="113"/>
      </w:pPr>
      <w:r w:rsidRPr="002011D4">
        <w:t>С</w:t>
      </w:r>
      <w:r w:rsidR="00696A07" w:rsidRPr="002011D4">
        <w:t>остав заявки</w:t>
      </w:r>
    </w:p>
    <w:p w14:paraId="44B60EEF"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298E89FFEE384181BA2DD2FB0450FD9B"/>
        </w:placeholder>
        <w15:color w:val="00CCFF"/>
        <w:docPartList>
          <w:docPartGallery w:val="Quick Parts"/>
          <w:docPartCategory w:val="Документация о закупке: части заявки"/>
        </w:docPartList>
      </w:sdtPr>
      <w:sdtEndPr/>
      <w:sdtContent>
        <w:p w14:paraId="1767B4C1"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008DFFFF"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62A28FBC"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1170FEAF"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36E74748"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61A6687A"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4802E98F" w14:textId="77777777" w:rsidR="005A5FA9" w:rsidRDefault="005A5FA9" w:rsidP="005A5FA9">
      <w:pPr>
        <w:pStyle w:val="113"/>
      </w:pPr>
      <w:r>
        <w:t>Форма заявки</w:t>
      </w:r>
    </w:p>
    <w:p w14:paraId="32C6F99A"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16625CF1"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4ABBFC9C84DE42A483DB5BE7E38A973E"/>
        </w:placeholder>
        <w15:color w:val="00CCFF"/>
        <w:docPartList>
          <w:docPartGallery w:val="Quick Parts"/>
          <w:docPartCategory w:val="Документация о закупке: форма заявки"/>
        </w:docPartList>
      </w:sdtPr>
      <w:sdtEndPr/>
      <w:sdtContent>
        <w:p w14:paraId="569454C7"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13853E39" w14:textId="77777777" w:rsidR="00A441DD" w:rsidRDefault="00A441DD" w:rsidP="006909D6">
          <w:pPr>
            <w:pStyle w:val="111"/>
          </w:pPr>
          <w:r>
            <w:t>Электронный документ должен допускать поиск и копирование произвольных фрагментов.</w:t>
          </w:r>
        </w:p>
        <w:p w14:paraId="79B0C1B5" w14:textId="77777777" w:rsidR="00A441DD" w:rsidRDefault="00A441DD" w:rsidP="00A1655D">
          <w:pPr>
            <w:pStyle w:val="111"/>
          </w:pPr>
          <w:r>
            <w:t>Электронные формы заявки заполняются в формах, прилагаемых к документации о закупке.</w:t>
          </w:r>
        </w:p>
        <w:p w14:paraId="0D043504" w14:textId="77777777" w:rsidR="00A441DD" w:rsidRDefault="00A441DD" w:rsidP="00A1655D">
          <w:pPr>
            <w:pStyle w:val="111"/>
          </w:pPr>
          <w:r>
            <w:lastRenderedPageBreak/>
            <w:t>Заполненные формы заявки представляются в том же виде, в каком были заполнены (не требуется перевод в другой формат)</w:t>
          </w:r>
          <w:r w:rsidRPr="00D9475E">
            <w:t>.</w:t>
          </w:r>
        </w:p>
        <w:p w14:paraId="7572A275" w14:textId="77777777" w:rsidR="00421159" w:rsidRDefault="00A441DD" w:rsidP="006909D6">
          <w:pPr>
            <w:pStyle w:val="111"/>
          </w:pPr>
          <w:r>
            <w:t>Не требуется распечатывание заполненных электронных форм, их подписание и сканирование.</w:t>
          </w:r>
        </w:p>
      </w:sdtContent>
    </w:sdt>
    <w:p w14:paraId="49CF51B2" w14:textId="77777777" w:rsidR="00421159" w:rsidRDefault="00421159" w:rsidP="00421159">
      <w:pPr>
        <w:pStyle w:val="113"/>
      </w:pPr>
      <w:r>
        <w:t>Содержание заявки</w:t>
      </w:r>
    </w:p>
    <w:p w14:paraId="317E08C9" w14:textId="77777777" w:rsidR="00C47B45" w:rsidRDefault="00C47B45" w:rsidP="00C47B45">
      <w:pPr>
        <w:pStyle w:val="111"/>
      </w:pPr>
      <w:r w:rsidRPr="00075178">
        <w:t>Заявка</w:t>
      </w:r>
      <w:r>
        <w:t xml:space="preserve"> составляется на русском языке.</w:t>
      </w:r>
    </w:p>
    <w:p w14:paraId="4B23C8CE"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36DB731C"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1BDBBEB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582FEECF"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41E958DC"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3002CBB6"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764DCC25" w14:textId="77777777" w:rsidR="000A22FE" w:rsidRPr="005E1D52" w:rsidRDefault="00DD77B3" w:rsidP="000A22FE">
      <w:pPr>
        <w:pStyle w:val="113"/>
      </w:pPr>
      <w:r>
        <w:t>Общие требования к обеспечению исполнения обязательств</w:t>
      </w:r>
    </w:p>
    <w:p w14:paraId="219DAF24" w14:textId="77777777" w:rsidR="00DD77B3" w:rsidRDefault="00DD77B3" w:rsidP="00DD77B3">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3954A9C2" w14:textId="77777777" w:rsidR="00DD77B3" w:rsidRDefault="00DD77B3" w:rsidP="00DD77B3">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00013B5E" w14:textId="77777777" w:rsidR="00DD77B3" w:rsidRDefault="00DD77B3" w:rsidP="00DD77B3">
      <w:pPr>
        <w:pStyle w:val="a0"/>
      </w:pPr>
      <w:r w:rsidRPr="00781C01">
        <w:t xml:space="preserve">путем внесения денежных средств; </w:t>
      </w:r>
    </w:p>
    <w:p w14:paraId="4A4F27FD" w14:textId="77777777" w:rsidR="00DD77B3" w:rsidRDefault="00DD77B3" w:rsidP="00DD77B3">
      <w:pPr>
        <w:pStyle w:val="a0"/>
      </w:pPr>
      <w:r>
        <w:t>предоставления векселя (ей).</w:t>
      </w:r>
    </w:p>
    <w:p w14:paraId="59BE0082" w14:textId="77777777" w:rsidR="00DD77B3" w:rsidRDefault="00DD77B3" w:rsidP="00DD77B3">
      <w:pPr>
        <w:pStyle w:val="a0"/>
      </w:pPr>
      <w:r w:rsidRPr="00781C01">
        <w:t>предоставление</w:t>
      </w:r>
      <w:r>
        <w:t>м</w:t>
      </w:r>
      <w:r w:rsidRPr="00781C01">
        <w:t xml:space="preserve"> независимой гарантии. </w:t>
      </w:r>
    </w:p>
    <w:p w14:paraId="69265CA2" w14:textId="77777777" w:rsidR="00DD77B3" w:rsidRDefault="00DD77B3" w:rsidP="00DD77B3">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7FBC91C8"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0031AB2F" w14:textId="77777777" w:rsidR="00DD77B3" w:rsidRDefault="00DD77B3" w:rsidP="00DD77B3">
      <w:pPr>
        <w:pStyle w:val="111"/>
      </w:pPr>
      <w:r>
        <w:t xml:space="preserve">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w:t>
      </w:r>
      <w:r>
        <w:lastRenderedPageBreak/>
        <w:t>закупке, возвращаются на счет участника закупки в течение не более чем 7 рабочих дней с даты наступления одного из следующих случаев:</w:t>
      </w:r>
    </w:p>
    <w:p w14:paraId="0C80D191" w14:textId="77777777" w:rsidR="00DD77B3" w:rsidRDefault="00DD77B3" w:rsidP="00DD77B3">
      <w:pPr>
        <w:pStyle w:val="a0"/>
      </w:pPr>
      <w:r>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44F45097" w14:textId="77777777" w:rsidR="00DD77B3" w:rsidRDefault="00DD77B3" w:rsidP="00DD77B3">
      <w:pPr>
        <w:pStyle w:val="a0"/>
      </w:pPr>
      <w:r>
        <w:t>отмена закупки;</w:t>
      </w:r>
    </w:p>
    <w:p w14:paraId="6BC47973" w14:textId="77777777" w:rsidR="00DD77B3" w:rsidRDefault="00DD77B3" w:rsidP="00DD77B3">
      <w:pPr>
        <w:pStyle w:val="a0"/>
      </w:pPr>
      <w:r>
        <w:t>отклонение заявки участника закупки;</w:t>
      </w:r>
    </w:p>
    <w:p w14:paraId="6B742211" w14:textId="77777777" w:rsidR="00DD77B3" w:rsidRDefault="00DD77B3" w:rsidP="00DD77B3">
      <w:pPr>
        <w:pStyle w:val="a0"/>
      </w:pPr>
      <w:r>
        <w:t>отзыв заявки участником закупки до окончания срока подачи заявок;</w:t>
      </w:r>
    </w:p>
    <w:p w14:paraId="614BD897" w14:textId="77777777" w:rsidR="00DD77B3" w:rsidRDefault="00DD77B3" w:rsidP="00DD77B3">
      <w:pPr>
        <w:pStyle w:val="a0"/>
      </w:pPr>
      <w:r>
        <w:t>получение заявки на участие в закупке после окончания срока подачи заявок;</w:t>
      </w:r>
    </w:p>
    <w:p w14:paraId="35C100C8" w14:textId="77777777" w:rsidR="00DD77B3" w:rsidRDefault="00DD77B3" w:rsidP="00DD77B3">
      <w:pPr>
        <w:pStyle w:val="a0"/>
      </w:pPr>
      <w:r>
        <w:t xml:space="preserve">отстранение участника закупки от участия в закупке или отказ от заключения договора с победителем закупки.  </w:t>
      </w:r>
    </w:p>
    <w:p w14:paraId="4847D006" w14:textId="77777777" w:rsidR="00DD77B3" w:rsidRDefault="00DD77B3" w:rsidP="00DD77B3">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4D377B">
        <w:t>заявок принимает векселя (ей) А</w:t>
      </w:r>
      <w:r>
        <w:t xml:space="preserve">О «Иркутскэнерго», ООО «Иркутская энергосбытовая компания», ООО «ТД </w:t>
      </w:r>
      <w:proofErr w:type="spellStart"/>
      <w:r>
        <w:t>ЕвроСибЭнерго</w:t>
      </w:r>
      <w:proofErr w:type="spellEnd"/>
      <w:r>
        <w:t>», Банков.</w:t>
      </w:r>
    </w:p>
    <w:p w14:paraId="06044815" w14:textId="77777777" w:rsidR="00DD77B3" w:rsidRDefault="00DD77B3" w:rsidP="00DD77B3">
      <w:pPr>
        <w:pStyle w:val="111"/>
      </w:pPr>
      <w:r>
        <w:t>Передача векселя(ей) в счет обеспечения заявки на участие в запросе предложений осуществляется по адресу</w:t>
      </w:r>
      <w:r w:rsidR="00B2634B">
        <w:t xml:space="preserve">: </w:t>
      </w:r>
      <w:sdt>
        <w:sdtPr>
          <w:alias w:val="Адрес местонахождения (юр. адрес) заказчика"/>
          <w:tag w:val="Адрес местонахождения (юр. адрес) заказчика"/>
          <w:id w:val="1840501704"/>
          <w:placeholder>
            <w:docPart w:val="FDA6F8C1E95F403E8DEC7319D29D0ECF"/>
          </w:placeholder>
          <w15:color w:val="FFFF00"/>
        </w:sdtPr>
        <w:sdtEndPr/>
        <w:sdtContent>
          <w:r w:rsidR="00B2634B">
            <w:rPr>
              <w:noProof/>
            </w:rPr>
            <w:fldChar w:fldCharType="begin"/>
          </w:r>
          <w:r w:rsidR="00B2634B">
            <w:rPr>
              <w:noProof/>
            </w:rPr>
            <w:instrText xml:space="preserve"> MERGEFIELD "Местонахождение_заказчика" </w:instrText>
          </w:r>
          <w:r w:rsidR="00B2634B">
            <w:rPr>
              <w:noProof/>
            </w:rPr>
            <w:fldChar w:fldCharType="separate"/>
          </w:r>
          <w:r w:rsidR="0003406A">
            <w:rPr>
              <w:noProof/>
            </w:rPr>
            <w:t>«Местонахождение_заказчика»</w:t>
          </w:r>
          <w:r w:rsidR="00B2634B">
            <w:rPr>
              <w:noProof/>
            </w:rPr>
            <w:fldChar w:fldCharType="end"/>
          </w:r>
        </w:sdtContent>
      </w:sdt>
      <w:r w:rsidR="00B2634B" w:rsidRPr="005E1D52">
        <w:t>.</w:t>
      </w:r>
    </w:p>
    <w:p w14:paraId="6D4DEF32" w14:textId="77777777" w:rsidR="00DD77B3" w:rsidRDefault="00DD77B3" w:rsidP="00DD77B3">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61DE3963" w14:textId="77777777" w:rsidR="00326866" w:rsidRDefault="00326866" w:rsidP="00326866">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254C7E48" w14:textId="77777777" w:rsidR="00DD77B3" w:rsidRPr="00204881" w:rsidRDefault="00DD77B3" w:rsidP="00DD77B3">
      <w:pPr>
        <w:pStyle w:val="111"/>
        <w:rPr>
          <w:color w:val="auto"/>
        </w:rPr>
      </w:pPr>
      <w:r w:rsidRPr="00204881">
        <w:rPr>
          <w:color w:val="auto"/>
        </w:rPr>
        <w:t xml:space="preserve">Независимая гарантия не может быть отозвана выдавшим ее гарантом </w:t>
      </w:r>
    </w:p>
    <w:p w14:paraId="0295588B" w14:textId="77777777" w:rsidR="00DD77B3" w:rsidRPr="00204881" w:rsidRDefault="00DD77B3" w:rsidP="00DD77B3">
      <w:pPr>
        <w:pStyle w:val="111"/>
        <w:rPr>
          <w:color w:val="auto"/>
        </w:rPr>
      </w:pPr>
      <w:r w:rsidRPr="00204881">
        <w:rPr>
          <w:color w:val="auto"/>
        </w:rPr>
        <w:t>Независимая гарантия должна содержать:</w:t>
      </w:r>
    </w:p>
    <w:p w14:paraId="36726B71" w14:textId="77777777" w:rsidR="00DD77B3" w:rsidRPr="00204881" w:rsidRDefault="00DD77B3" w:rsidP="00DD77B3">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5E90A891" w14:textId="77777777" w:rsidR="00DD77B3" w:rsidRPr="00204881" w:rsidRDefault="00DD77B3" w:rsidP="00DD77B3">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6E9F9D56" w14:textId="77777777" w:rsidR="00DD77B3" w:rsidRPr="00204881" w:rsidRDefault="00DD77B3" w:rsidP="00DD77B3">
      <w:pPr>
        <w:pStyle w:val="a0"/>
        <w:rPr>
          <w:color w:val="auto"/>
        </w:rPr>
      </w:pPr>
      <w:r w:rsidRPr="00204881">
        <w:rPr>
          <w:color w:val="auto"/>
        </w:rPr>
        <w:lastRenderedPageBreak/>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7C63E433" w14:textId="77777777" w:rsidR="00DD77B3" w:rsidRPr="00204881" w:rsidRDefault="00DD77B3" w:rsidP="00DD77B3">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1F367164" w14:textId="77777777" w:rsidR="00DD77B3" w:rsidRPr="00204881" w:rsidRDefault="00DD77B3" w:rsidP="00DD77B3">
      <w:pPr>
        <w:pStyle w:val="111"/>
        <w:rPr>
          <w:color w:val="auto"/>
        </w:rPr>
      </w:pPr>
      <w:r w:rsidRPr="00204881">
        <w:rPr>
          <w:color w:val="auto"/>
        </w:rPr>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06A8BC5C" w14:textId="77777777" w:rsidR="00DD77B3" w:rsidRPr="00204881" w:rsidRDefault="00DD77B3" w:rsidP="00DD77B3">
      <w:pPr>
        <w:pStyle w:val="111"/>
        <w:rPr>
          <w:color w:val="auto"/>
        </w:rPr>
      </w:pPr>
      <w:r w:rsidRPr="00204881">
        <w:rPr>
          <w:color w:val="auto"/>
        </w:rPr>
        <w:t xml:space="preserve">Гарант в случае просрочки исполнения обязательств по независимой гарантии, требование об уплате </w:t>
      </w:r>
      <w:proofErr w:type="gramStart"/>
      <w:r w:rsidRPr="00204881">
        <w:rPr>
          <w:color w:val="auto"/>
        </w:rPr>
        <w:t>денежной суммы</w:t>
      </w:r>
      <w:proofErr w:type="gramEnd"/>
      <w:r w:rsidRPr="00204881">
        <w:rPr>
          <w:color w:val="auto"/>
        </w:rPr>
        <w:t xml:space="preserve">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124EBD49" w14:textId="77777777" w:rsidR="00DD77B3" w:rsidRDefault="00DD77B3" w:rsidP="00DD77B3">
      <w:pPr>
        <w:pStyle w:val="111"/>
      </w:pPr>
      <w:r w:rsidRPr="004147DF">
        <w:t>Независимая гарантия не должна содержать условия:</w:t>
      </w:r>
    </w:p>
    <w:p w14:paraId="71C06545" w14:textId="77777777" w:rsidR="00DD77B3" w:rsidRDefault="00DD77B3" w:rsidP="00DD77B3">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7CF9FA67" w14:textId="77777777" w:rsidR="00DD77B3" w:rsidRDefault="00DD77B3" w:rsidP="00DD77B3">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1D0848D1" w14:textId="77777777" w:rsidR="00DD77B3" w:rsidRDefault="00DD77B3" w:rsidP="00DD77B3">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61DE3617" w14:textId="77777777" w:rsidR="00DD77B3" w:rsidRPr="004147DF" w:rsidRDefault="00DD77B3" w:rsidP="00DD77B3">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24CE0B17" w14:textId="77777777" w:rsidR="00DD77B3" w:rsidRDefault="00DD77B3" w:rsidP="00DD77B3">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F8C3911" w14:textId="77777777" w:rsidR="00DD77B3" w:rsidRDefault="00DD77B3" w:rsidP="00DD77B3">
      <w:pPr>
        <w:pStyle w:val="a0"/>
      </w:pPr>
      <w:r>
        <w:t>уклонение или отказ участника закупки заключить договор;</w:t>
      </w:r>
    </w:p>
    <w:p w14:paraId="1175EE23" w14:textId="77777777" w:rsidR="00DD77B3" w:rsidRDefault="00DD77B3" w:rsidP="00DD77B3">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743D6797" w14:textId="77777777" w:rsidR="00DD77B3" w:rsidRDefault="00DD77B3" w:rsidP="00DD77B3">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72BBF281" w14:textId="77777777" w:rsidR="00DD77B3" w:rsidRPr="00016178" w:rsidRDefault="00DD77B3" w:rsidP="00DD77B3">
      <w:pPr>
        <w:pStyle w:val="a0"/>
      </w:pPr>
      <w:r>
        <w:t>изменения или отзыва заявки в течение срока ее действия после истечения срока окончания приема заявок.</w:t>
      </w:r>
    </w:p>
    <w:p w14:paraId="2F53395F" w14:textId="77777777" w:rsidR="00DD77B3" w:rsidRDefault="00DD77B3" w:rsidP="00DD77B3">
      <w:pPr>
        <w:pStyle w:val="111"/>
      </w:pPr>
      <w:r>
        <w:lastRenderedPageBreak/>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26CCCAC1" w14:textId="77777777" w:rsidR="00DD77B3" w:rsidRDefault="00DD77B3" w:rsidP="00DD77B3">
      <w:pPr>
        <w:pStyle w:val="111"/>
      </w:pPr>
      <w:r>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198B0E68" w14:textId="77777777" w:rsidR="000A22FE" w:rsidRPr="005E1D52" w:rsidRDefault="00DD77B3" w:rsidP="000A22FE">
      <w:pPr>
        <w:pStyle w:val="113"/>
      </w:pPr>
      <w:r>
        <w:t>Требования к обеспечению заявки на участие в закупе</w:t>
      </w:r>
    </w:p>
    <w:p w14:paraId="06B4596B" w14:textId="77777777" w:rsidR="00DD77B3" w:rsidRDefault="00DD77B3" w:rsidP="00DD77B3">
      <w:pPr>
        <w:pStyle w:val="111"/>
      </w:pPr>
      <w:r w:rsidRPr="00781C01">
        <w:t xml:space="preserve">Форма обеспечения исполнения обязательств по договору устанавливается в документации о закупке в </w:t>
      </w:r>
      <w:r w:rsidR="00B56D49">
        <w:rPr>
          <w:b/>
        </w:rPr>
        <w:t>пп.21</w:t>
      </w:r>
      <w:r>
        <w:rPr>
          <w:b/>
        </w:rPr>
        <w:t xml:space="preserve">, </w:t>
      </w:r>
      <w:r w:rsidR="00B56D49">
        <w:rPr>
          <w:b/>
        </w:rPr>
        <w:t>п 4.4</w:t>
      </w:r>
      <w:r>
        <w:t xml:space="preserve"> </w:t>
      </w:r>
    </w:p>
    <w:p w14:paraId="4FD702BC" w14:textId="77777777" w:rsidR="00DD77B3" w:rsidRPr="005E1D52" w:rsidRDefault="00DD77B3" w:rsidP="00DD77B3">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0690CE3A" w14:textId="77777777" w:rsidR="00DD77B3" w:rsidRPr="004621B1" w:rsidRDefault="00DD77B3" w:rsidP="00DD77B3">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443812" w14:textId="77777777" w:rsidR="00DD77B3" w:rsidRDefault="00DD77B3" w:rsidP="00DD77B3">
      <w:pPr>
        <w:pStyle w:val="111"/>
      </w:pPr>
      <w:r w:rsidRPr="005E1D52">
        <w:t>Возврат участнику закупки обеспечения заявки на участие в закупке не производится в следующих случаях:</w:t>
      </w:r>
    </w:p>
    <w:p w14:paraId="602802CC" w14:textId="77777777" w:rsidR="00DD77B3" w:rsidRDefault="00DD77B3" w:rsidP="00DD77B3">
      <w:pPr>
        <w:pStyle w:val="a0"/>
      </w:pPr>
      <w:r w:rsidRPr="005E1D52">
        <w:t>уклонение или отказа участника закупки от заключения договора;</w:t>
      </w:r>
    </w:p>
    <w:p w14:paraId="7A003A7A" w14:textId="77777777" w:rsidR="00DD77B3" w:rsidRPr="005E1D52" w:rsidRDefault="00DD77B3" w:rsidP="00DD77B3">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75D04983" w14:textId="77777777" w:rsidR="0025595D" w:rsidRPr="0025595D" w:rsidRDefault="00DD77B3" w:rsidP="0025595D">
      <w:pPr>
        <w:pStyle w:val="11"/>
        <w:spacing w:before="240"/>
        <w:jc w:val="left"/>
        <w:rPr>
          <w:rFonts w:cs="Calibri"/>
          <w:b/>
        </w:rPr>
      </w:pPr>
      <w:r>
        <w:rPr>
          <w:b/>
        </w:rPr>
        <w:t>Требования к обеспечению договора на участие в закупке</w:t>
      </w:r>
    </w:p>
    <w:p w14:paraId="52A115B5" w14:textId="77777777" w:rsidR="00DD77B3" w:rsidRPr="005E1D52" w:rsidRDefault="00DD77B3" w:rsidP="00DD77B3">
      <w:pPr>
        <w:pStyle w:val="111"/>
      </w:pPr>
      <w:r w:rsidRPr="005E1D52">
        <w:t xml:space="preserve">Форма обеспечения исполнения обязательств по договору устанавливается в документации о закупке в </w:t>
      </w:r>
      <w:r w:rsidR="00B56D49">
        <w:rPr>
          <w:b/>
        </w:rPr>
        <w:t xml:space="preserve">пп.23, </w:t>
      </w:r>
      <w:r w:rsidR="00B2634B">
        <w:rPr>
          <w:b/>
        </w:rPr>
        <w:t>п 4.5</w:t>
      </w:r>
      <w:r>
        <w:rPr>
          <w:b/>
        </w:rPr>
        <w:t xml:space="preserve"> </w:t>
      </w:r>
    </w:p>
    <w:p w14:paraId="08CAA8FC" w14:textId="77777777" w:rsidR="00B2634B" w:rsidRDefault="00DD77B3" w:rsidP="00B2634B">
      <w:pPr>
        <w:pStyle w:val="111"/>
      </w:pPr>
      <w:r w:rsidRPr="005E1D52">
        <w:t>Размер обеспечения исполнения обязательств по договору может устанавливается</w:t>
      </w:r>
      <w:r w:rsidR="00B2634B">
        <w:t>:</w:t>
      </w:r>
    </w:p>
    <w:p w14:paraId="61C1720F" w14:textId="77777777" w:rsidR="00B2634B" w:rsidRDefault="00DD77B3" w:rsidP="00B2634B">
      <w:pPr>
        <w:pStyle w:val="a0"/>
      </w:pPr>
      <w:r>
        <w:t>не более 5% от НМЦД с учетом НДС, если договором не предусмотрена выплата аванса;</w:t>
      </w:r>
    </w:p>
    <w:p w14:paraId="55419139" w14:textId="77777777" w:rsidR="00DD77B3" w:rsidRPr="005E1D52" w:rsidRDefault="00DD77B3" w:rsidP="00B2634B">
      <w:pPr>
        <w:pStyle w:val="a0"/>
      </w:pPr>
      <w:r>
        <w:t>в размере аванса, если договором предусмотрена его выплата.</w:t>
      </w:r>
    </w:p>
    <w:p w14:paraId="4F6D2780" w14:textId="77777777" w:rsidR="00DD77B3" w:rsidRDefault="00DD77B3" w:rsidP="00DD77B3">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rsidR="00B2634B">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8A552BA9F39D4D8792F6B7F72B773B1C"/>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03406A">
            <w:rPr>
              <w:noProof/>
            </w:rPr>
            <w:t>«Местонахождение_заказчика»</w:t>
          </w:r>
          <w:r>
            <w:rPr>
              <w:noProof/>
            </w:rPr>
            <w:fldChar w:fldCharType="end"/>
          </w:r>
        </w:sdtContent>
      </w:sdt>
      <w:r w:rsidRPr="005E1D52">
        <w:t>.</w:t>
      </w:r>
    </w:p>
    <w:p w14:paraId="299133A4" w14:textId="77777777" w:rsidR="00DD77B3" w:rsidRDefault="00DD77B3" w:rsidP="00DD77B3">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sidR="00B2634B">
        <w:rPr>
          <w:b/>
        </w:rPr>
        <w:t xml:space="preserve">п. 5.5.9, п. 5.5.10, </w:t>
      </w:r>
      <w:proofErr w:type="spellStart"/>
      <w:r w:rsidR="00B2634B">
        <w:rPr>
          <w:b/>
        </w:rPr>
        <w:t>пп</w:t>
      </w:r>
      <w:proofErr w:type="spellEnd"/>
      <w:r w:rsidR="00B2634B">
        <w:rPr>
          <w:b/>
        </w:rPr>
        <w:t>. «а» и «б» п.5.5</w:t>
      </w:r>
      <w:r w:rsidRPr="00204881">
        <w:rPr>
          <w:b/>
        </w:rPr>
        <w:t>.11,</w:t>
      </w:r>
      <w:r w:rsidR="00B2634B">
        <w:rPr>
          <w:b/>
        </w:rPr>
        <w:t xml:space="preserve"> п. 5.5.12, п. 5.5</w:t>
      </w:r>
      <w:r w:rsidRPr="00204881">
        <w:rPr>
          <w:b/>
        </w:rPr>
        <w:t>.13</w:t>
      </w:r>
      <w:r>
        <w:t>.</w:t>
      </w:r>
    </w:p>
    <w:p w14:paraId="4276E1C3" w14:textId="77777777" w:rsidR="00DD77B3" w:rsidRDefault="00DD77B3" w:rsidP="00DD77B3">
      <w:pPr>
        <w:pStyle w:val="111"/>
        <w:numPr>
          <w:ilvl w:val="0"/>
          <w:numId w:val="0"/>
        </w:numPr>
      </w:pPr>
      <w:r w:rsidRPr="00F43D5D">
        <w:t xml:space="preserve">При </w:t>
      </w:r>
      <w:r>
        <w:t>этом такая независимая гарантия:</w:t>
      </w:r>
    </w:p>
    <w:p w14:paraId="65BFBEBE" w14:textId="77777777" w:rsidR="00DD77B3" w:rsidRDefault="00DD77B3" w:rsidP="00DD77B3">
      <w:pPr>
        <w:pStyle w:val="a0"/>
      </w:pPr>
      <w:r>
        <w:lastRenderedPageBreak/>
        <w:t xml:space="preserve">должна содержать указание на срок ее действия, который не может составлять менее одного месяца с даты </w:t>
      </w:r>
      <w:proofErr w:type="gramStart"/>
      <w:r>
        <w:t>окончания</w:t>
      </w:r>
      <w:proofErr w:type="gramEnd"/>
      <w:r>
        <w:t xml:space="preserve">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0805751D" w14:textId="77777777" w:rsidR="00DD77B3" w:rsidRPr="005E1D52" w:rsidRDefault="00DD77B3" w:rsidP="00DD77B3">
      <w:pPr>
        <w:pStyle w:val="a0"/>
      </w:pPr>
      <w:r>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546A9733" w14:textId="77777777" w:rsidR="00DD77B3" w:rsidRPr="005E1D52" w:rsidRDefault="00DD77B3" w:rsidP="00DD77B3">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18376C2D" w14:textId="77777777" w:rsidR="00DD77B3" w:rsidRPr="005E1D52" w:rsidRDefault="00DD77B3" w:rsidP="00DD77B3">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213DBC5D" w14:textId="77777777" w:rsidR="00DD77B3" w:rsidRPr="005E1D52" w:rsidRDefault="00DD77B3" w:rsidP="00DD77B3">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586FF03C" w14:textId="77777777" w:rsidR="00DD77B3" w:rsidRDefault="00DD77B3" w:rsidP="00DD77B3">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59600D54" w14:textId="77777777" w:rsidR="00DD77B3" w:rsidRDefault="00DD77B3" w:rsidP="00696A07">
      <w:pPr>
        <w:pStyle w:val="113"/>
      </w:pPr>
      <w:r>
        <w:t>Требования к обеспечению аван</w:t>
      </w:r>
      <w:r w:rsidR="0060550E">
        <w:t>са</w:t>
      </w:r>
    </w:p>
    <w:p w14:paraId="54EC400F" w14:textId="77777777" w:rsidR="00DD77B3" w:rsidRPr="0025595D" w:rsidRDefault="00DD77B3" w:rsidP="00DD77B3">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0662528C" w14:textId="77777777" w:rsidR="00DD77B3" w:rsidRPr="0025595D" w:rsidRDefault="00DD77B3" w:rsidP="00DD77B3">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05058933" w14:textId="77777777" w:rsidR="00DD77B3" w:rsidRPr="0025595D" w:rsidRDefault="00DD77B3" w:rsidP="00DD77B3">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406D0FD1" w14:textId="77777777" w:rsidR="00DD77B3" w:rsidRPr="0025595D" w:rsidRDefault="00DD77B3" w:rsidP="00DD77B3">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330497CC" w14:textId="77777777" w:rsidR="00DD77B3" w:rsidRPr="0025595D" w:rsidRDefault="00DD77B3" w:rsidP="00DD77B3">
      <w:pPr>
        <w:pStyle w:val="111"/>
      </w:pPr>
      <w:r w:rsidRPr="0025595D">
        <w:t>Обеспечение аванса может быть предоставлено в виде:</w:t>
      </w:r>
    </w:p>
    <w:p w14:paraId="524042E7" w14:textId="77777777" w:rsidR="00DD77B3" w:rsidRPr="0025595D" w:rsidRDefault="00DD77B3" w:rsidP="00DD77B3">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065370F0" w14:textId="77777777" w:rsidR="00DD77B3" w:rsidRPr="0025595D" w:rsidRDefault="00DD77B3" w:rsidP="00DD77B3">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4A205292" w14:textId="77777777" w:rsidR="00DD77B3" w:rsidRPr="0025595D" w:rsidRDefault="00DD77B3" w:rsidP="00DD77B3">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550C8B65" w14:textId="77777777" w:rsidR="00DD77B3" w:rsidRPr="0025595D" w:rsidRDefault="00DD77B3" w:rsidP="00DD77B3">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5D4C9228" w14:textId="77777777" w:rsidR="00DD77B3" w:rsidRPr="0025595D" w:rsidRDefault="00DD77B3" w:rsidP="00DD77B3">
      <w:pPr>
        <w:pStyle w:val="a0"/>
      </w:pPr>
      <w:r w:rsidRPr="0025595D">
        <w:t xml:space="preserve">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w:t>
      </w:r>
      <w:r w:rsidRPr="0025595D">
        <w:lastRenderedPageBreak/>
        <w:t>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5D8FFB05" w14:textId="77777777" w:rsidR="00DD77B3" w:rsidRPr="0025595D" w:rsidRDefault="00DD77B3" w:rsidP="00DD77B3">
      <w:pPr>
        <w:pStyle w:val="a0"/>
      </w:pPr>
      <w:r w:rsidRPr="0025595D">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779DDDA2" w14:textId="77777777" w:rsidR="00DD77B3" w:rsidRPr="0025595D" w:rsidRDefault="00DD77B3" w:rsidP="00DD77B3">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7E4C827D" w14:textId="77777777" w:rsidR="00DD77B3" w:rsidRPr="0025595D" w:rsidRDefault="00DD77B3" w:rsidP="00DD77B3">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5836F251" w14:textId="77777777" w:rsidR="00DD77B3" w:rsidRDefault="00DD77B3" w:rsidP="00DD77B3">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4EFADF79" w14:textId="77777777" w:rsidR="00696A07" w:rsidRDefault="00696A07" w:rsidP="00696A07">
      <w:pPr>
        <w:pStyle w:val="113"/>
      </w:pPr>
      <w:r>
        <w:t>Требования к описанию предложения</w:t>
      </w:r>
    </w:p>
    <w:p w14:paraId="095BFAD4"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28B250A3"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5BCC4AD7"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475FFAD6"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4826D0B0"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1420CDD3"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4984E1FB"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09DE3B38"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2D928F70" w14:textId="77777777" w:rsidR="00696A07" w:rsidRDefault="00A05E5E" w:rsidP="00696A07">
      <w:pPr>
        <w:pStyle w:val="113"/>
      </w:pPr>
      <w:r>
        <w:lastRenderedPageBreak/>
        <w:t>Обработка ошибок</w:t>
      </w:r>
      <w:r w:rsidR="00696A07">
        <w:t xml:space="preserve"> документации</w:t>
      </w:r>
      <w:r w:rsidR="001E00DB">
        <w:t xml:space="preserve"> о закупке</w:t>
      </w:r>
    </w:p>
    <w:p w14:paraId="6A958916"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05B90330" w14:textId="77777777" w:rsidR="00696A07" w:rsidRDefault="00696A07" w:rsidP="00696A07">
      <w:pPr>
        <w:pStyle w:val="a0"/>
      </w:pPr>
      <w:r>
        <w:t>указывает ошибочный пункт документации о закупке,</w:t>
      </w:r>
    </w:p>
    <w:p w14:paraId="25BBF5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36B39D94"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23B10BA9" w14:textId="77777777" w:rsidR="00696A07" w:rsidRDefault="00696A07" w:rsidP="00696A07">
      <w:pPr>
        <w:pStyle w:val="a0"/>
      </w:pPr>
      <w:r>
        <w:t>подает исправление как запрос разъяснений в порядке подачи запросов разъяснений.</w:t>
      </w:r>
    </w:p>
    <w:p w14:paraId="5A192484" w14:textId="1E60B7AB" w:rsidR="00BC611E" w:rsidRDefault="00696A07" w:rsidP="00553638">
      <w:pPr>
        <w:pStyle w:val="1"/>
      </w:pPr>
      <w:r>
        <w:br w:type="page"/>
      </w:r>
      <w:bookmarkStart w:id="13" w:name="_Ref6045534"/>
      <w:bookmarkStart w:id="14" w:name="_Toc143602465"/>
      <w:bookmarkStart w:id="15" w:name="_Ref534988748"/>
      <w:bookmarkEnd w:id="11"/>
      <w:r w:rsidR="009916FD">
        <w:lastRenderedPageBreak/>
        <w:t>6.</w:t>
      </w:r>
      <w:r w:rsidR="00BC611E">
        <w:t xml:space="preserve">Обзор процедуры, </w:t>
      </w:r>
      <w:r w:rsidR="00496594">
        <w:t>участие в закупке</w:t>
      </w:r>
      <w:bookmarkEnd w:id="13"/>
      <w:bookmarkEnd w:id="14"/>
    </w:p>
    <w:p w14:paraId="119AB8CB"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298E89FFEE384181BA2DD2FB0450FD9B"/>
        </w:placeholder>
        <w15:color w:val="00CCFF"/>
        <w:docPartList>
          <w:docPartGallery w:val="Quick Parts"/>
          <w:docPartCategory w:val="Документация о закупке: правовое основание закупки"/>
        </w:docPartList>
      </w:sdtPr>
      <w:sdtEndPr/>
      <w:sdtContent>
        <w:p w14:paraId="77AFF93E"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34F9B3E3"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6A76E8C0" w14:textId="77777777" w:rsidR="00BC611E" w:rsidRDefault="00BC611E" w:rsidP="00BC611E">
      <w:pPr>
        <w:pStyle w:val="113"/>
      </w:pPr>
      <w:r>
        <w:t>Порядок предоставления документации о закупке</w:t>
      </w:r>
    </w:p>
    <w:p w14:paraId="6ECBED0E"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722E1BE5C89D4E4B947F15A81BB37E49"/>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20523417" w14:textId="77777777" w:rsidR="00BC611E" w:rsidRDefault="00BC611E" w:rsidP="00BC611E">
      <w:pPr>
        <w:pStyle w:val="111"/>
        <w:rPr>
          <w:noProof/>
        </w:rPr>
      </w:pPr>
      <w:r>
        <w:rPr>
          <w:noProof/>
        </w:rPr>
        <w:t>Документация о закупке предоставляется без взимания платы.</w:t>
      </w:r>
    </w:p>
    <w:p w14:paraId="0CA50F87"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33517839"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577DF5CD"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164BA42C"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6EE5F8A2"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07805817"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61C019EF" w14:textId="2F40744F"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6A7C07">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6A7C07">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6A7C07">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6A7C07">
        <w:rPr>
          <w:rStyle w:val="affff"/>
        </w:rPr>
        <w:t>7</w:t>
      </w:r>
      <w:r w:rsidRPr="001779D4">
        <w:rPr>
          <w:rStyle w:val="affff"/>
        </w:rPr>
        <w:fldChar w:fldCharType="end"/>
      </w:r>
      <w:r>
        <w:t xml:space="preserve"> документации о закупке.</w:t>
      </w:r>
    </w:p>
    <w:p w14:paraId="21AFCCC7" w14:textId="4ABBF57C"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6A7C07">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6A7C07">
        <w:rPr>
          <w:rStyle w:val="affff"/>
        </w:rPr>
        <w:t>7</w:t>
      </w:r>
      <w:r w:rsidR="0078694B" w:rsidRPr="001779D4">
        <w:rPr>
          <w:rStyle w:val="affff"/>
        </w:rPr>
        <w:fldChar w:fldCharType="end"/>
      </w:r>
      <w:r w:rsidR="0078694B">
        <w:t xml:space="preserve"> документации о закупке.</w:t>
      </w:r>
    </w:p>
    <w:p w14:paraId="704FB7CC"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3D4AEE38"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7EA19D67"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9206810"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B44FA2B"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703DFA9E" w14:textId="77777777" w:rsidR="00F55EE8" w:rsidRDefault="00F55EE8" w:rsidP="00F55EE8">
      <w:pPr>
        <w:pStyle w:val="113"/>
      </w:pPr>
      <w:r>
        <w:t>Разъяснение положений документации о закупке</w:t>
      </w:r>
    </w:p>
    <w:p w14:paraId="14C465AE"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4D7D7570" w14:textId="77777777" w:rsidR="00F55EE8" w:rsidRDefault="00F55EE8" w:rsidP="00F55EE8">
      <w:pPr>
        <w:pStyle w:val="111"/>
      </w:pPr>
      <w:r>
        <w:t>Запрос разъяснений подается в свободной форме.</w:t>
      </w:r>
    </w:p>
    <w:p w14:paraId="610F307D"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1EC40D58" w14:textId="77777777" w:rsidR="00BC611E" w:rsidRDefault="00BC611E" w:rsidP="00BC611E">
      <w:pPr>
        <w:pStyle w:val="113"/>
      </w:pPr>
      <w:r>
        <w:t>Общие положения об участии в закупке</w:t>
      </w:r>
    </w:p>
    <w:p w14:paraId="6240ABF4"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66119850" w14:textId="77777777" w:rsidR="00BC611E" w:rsidRDefault="00BC611E" w:rsidP="00BC611E">
      <w:pPr>
        <w:pStyle w:val="111"/>
      </w:pPr>
      <w:r>
        <w:t>Участник закупки вправе подать только одну заявку.</w:t>
      </w:r>
    </w:p>
    <w:p w14:paraId="4C0D2BC0" w14:textId="77777777" w:rsidR="00BC611E" w:rsidRPr="00744E4F" w:rsidRDefault="004D5EC1" w:rsidP="00744E4F">
      <w:pPr>
        <w:pStyle w:val="111"/>
      </w:pPr>
      <w:sdt>
        <w:sdtPr>
          <w:alias w:val="Порядок подачи заявок"/>
          <w:tag w:val="Порядок подачи заявок"/>
          <w:id w:val="2118091559"/>
          <w:lock w:val="sdtLocked"/>
          <w:placeholder>
            <w:docPart w:val="298E89FFEE384181BA2DD2FB0450FD9B"/>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305433CD"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29540B27" w14:textId="77777777" w:rsidR="00BC611E" w:rsidRDefault="00990687" w:rsidP="00BC611E">
      <w:pPr>
        <w:pStyle w:val="113"/>
      </w:pPr>
      <w:bookmarkStart w:id="16" w:name="_Ref5457343"/>
      <w:r>
        <w:t>Участие консорциума в закупке</w:t>
      </w:r>
      <w:bookmarkEnd w:id="16"/>
    </w:p>
    <w:p w14:paraId="183C9C2E"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68404F59"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063103D8"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216D2846"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73AEBEBF"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1D8A3DE" w14:textId="77777777" w:rsidR="00BC611E" w:rsidRDefault="00BC611E" w:rsidP="00BC611E">
      <w:pPr>
        <w:pStyle w:val="113"/>
      </w:pPr>
      <w:r>
        <w:t>Привлечение субподрядчиков</w:t>
      </w:r>
    </w:p>
    <w:p w14:paraId="3F134681" w14:textId="77777777" w:rsidR="00934BA3" w:rsidRPr="002011D4" w:rsidRDefault="00934BA3" w:rsidP="004B0780">
      <w:pPr>
        <w:pStyle w:val="111"/>
      </w:pPr>
      <w:r>
        <w:t xml:space="preserve">Возможность привлечения субподрядчиков - </w:t>
      </w:r>
      <w:fldSimple w:instr=" MERGEFIELD &quot;Возможность_привлечения_субподрядчиков&quot; ">
        <w:r w:rsidR="0003406A">
          <w:rPr>
            <w:noProof/>
          </w:rPr>
          <w:t>«Возможность_привлечения_субподрядчиков»</w:t>
        </w:r>
      </w:fldSimple>
    </w:p>
    <w:p w14:paraId="618487F2"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34603AE3" w14:textId="5BEF2E4F" w:rsidR="004B0780" w:rsidRDefault="000F3082" w:rsidP="004B0780">
      <w:pPr>
        <w:pStyle w:val="111"/>
      </w:pPr>
      <w:r w:rsidRPr="000F3082">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2A5456">
        <w:t xml:space="preserve"> (</w:t>
      </w:r>
      <w:proofErr w:type="spellStart"/>
      <w:r w:rsidR="002A5456" w:rsidRPr="002A5456">
        <w:rPr>
          <w:rStyle w:val="affff"/>
        </w:rPr>
        <w:t>пп</w:t>
      </w:r>
      <w:proofErr w:type="spellEnd"/>
      <w:r w:rsidR="002A5456" w:rsidRPr="002A5456">
        <w:rPr>
          <w:rStyle w:val="affff"/>
        </w:rPr>
        <w:t xml:space="preserve">. 2 п. </w:t>
      </w:r>
      <w:r w:rsidR="002A5456" w:rsidRPr="002A5456">
        <w:rPr>
          <w:rStyle w:val="affff"/>
        </w:rPr>
        <w:fldChar w:fldCharType="begin"/>
      </w:r>
      <w:r w:rsidR="002A5456" w:rsidRPr="002A5456">
        <w:rPr>
          <w:rStyle w:val="affff"/>
        </w:rPr>
        <w:instrText xml:space="preserve"> REF _Ref129679902 \r \h </w:instrText>
      </w:r>
      <w:r w:rsidR="002A5456">
        <w:rPr>
          <w:rStyle w:val="affff"/>
        </w:rPr>
        <w:instrText xml:space="preserve"> \* MERGEFORMAT </w:instrText>
      </w:r>
      <w:r w:rsidR="002A5456" w:rsidRPr="002A5456">
        <w:rPr>
          <w:rStyle w:val="affff"/>
        </w:rPr>
      </w:r>
      <w:r w:rsidR="002A5456" w:rsidRPr="002A5456">
        <w:rPr>
          <w:rStyle w:val="affff"/>
        </w:rPr>
        <w:fldChar w:fldCharType="separate"/>
      </w:r>
      <w:r w:rsidR="006A7C07">
        <w:rPr>
          <w:rStyle w:val="affff"/>
        </w:rPr>
        <w:t>4.3</w:t>
      </w:r>
      <w:r w:rsidR="002A5456" w:rsidRPr="002A5456">
        <w:rPr>
          <w:rStyle w:val="affff"/>
        </w:rPr>
        <w:fldChar w:fldCharType="end"/>
      </w:r>
      <w:r w:rsidR="002A5456">
        <w:t>)</w:t>
      </w:r>
      <w:r w:rsidRPr="000F3082">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6ABFE67C" w14:textId="77777777" w:rsidR="004B0780" w:rsidRDefault="000F3082" w:rsidP="004B0780">
      <w:pPr>
        <w:pStyle w:val="111"/>
      </w:pPr>
      <w:r w:rsidRPr="000F3082">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5EFA22F3"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3D1BA071" w14:textId="77777777" w:rsidR="00BC611E" w:rsidRDefault="00BC611E" w:rsidP="00BC611E">
      <w:pPr>
        <w:pStyle w:val="113"/>
      </w:pPr>
      <w:r>
        <w:t>Победа в закупке</w:t>
      </w:r>
    </w:p>
    <w:p w14:paraId="67E6D28F"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1D28AB0B"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3C367879" w14:textId="77777777" w:rsidR="00BC611E" w:rsidRDefault="004D5EC1" w:rsidP="00BC611E">
      <w:pPr>
        <w:pStyle w:val="a0"/>
      </w:pPr>
      <w:sdt>
        <w:sdtPr>
          <w:alias w:val="Определения победителя"/>
          <w:tag w:val="Определения победителя"/>
          <w:id w:val="-121613066"/>
          <w:lock w:val="sdtLocked"/>
          <w:placeholder>
            <w:docPart w:val="298E89FFEE384181BA2DD2FB0450FD9B"/>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10B88BA2" w14:textId="77777777" w:rsidR="00BC611E" w:rsidRDefault="00BC611E" w:rsidP="00BC611E">
      <w:pPr>
        <w:pStyle w:val="113"/>
      </w:pPr>
      <w:r>
        <w:t>Изменение документации о закупке, отмена закупки</w:t>
      </w:r>
    </w:p>
    <w:p w14:paraId="12D178E1"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14:paraId="09171DF8" w14:textId="77777777" w:rsidR="00BC611E" w:rsidRDefault="00BC611E" w:rsidP="00BC611E">
      <w:pPr>
        <w:pStyle w:val="113"/>
      </w:pPr>
      <w:r>
        <w:t>Специальные процедуры</w:t>
      </w:r>
    </w:p>
    <w:p w14:paraId="56E5587B"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37805906"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51E41C10" w14:textId="751016DC" w:rsidR="00743B9E" w:rsidRDefault="00BC611E" w:rsidP="00514905">
      <w:pPr>
        <w:pStyle w:val="1"/>
      </w:pPr>
      <w:r>
        <w:br w:type="page"/>
      </w:r>
      <w:bookmarkStart w:id="17" w:name="_Ref6045544"/>
      <w:bookmarkStart w:id="18" w:name="_Toc143602466"/>
      <w:r w:rsidR="009916FD">
        <w:lastRenderedPageBreak/>
        <w:t>7.</w:t>
      </w:r>
      <w:r w:rsidR="005C6EBE">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37156655"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298E89FFEE384181BA2DD2FB0450FD9B"/>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4B03A086"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6531FFC2"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A2D8F7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50E5A7D7"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1564B44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5363F096"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3C119591"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09A3A4CF"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65F65776"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68647E6"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588109F6" w14:textId="77777777" w:rsidR="00FC43C8" w:rsidRDefault="00FC43C8" w:rsidP="00AE3EA2">
      <w:pPr>
        <w:pStyle w:val="113"/>
      </w:pPr>
      <w:r>
        <w:t>Основания отклонения заявки на участие в закупке</w:t>
      </w:r>
    </w:p>
    <w:p w14:paraId="6968002D" w14:textId="77777777" w:rsidR="00AC3004" w:rsidRDefault="00AC3004" w:rsidP="00ED213E">
      <w:pPr>
        <w:pStyle w:val="111"/>
      </w:pPr>
      <w:r>
        <w:t xml:space="preserve">Закупочная комиссия </w:t>
      </w:r>
      <w:r w:rsidR="00273A23" w:rsidRPr="002E30A6">
        <w:rPr>
          <w:color w:val="auto"/>
        </w:rPr>
        <w:t>вправе</w:t>
      </w:r>
      <w:r w:rsidR="00273A23">
        <w:t xml:space="preserve"> отклонить </w:t>
      </w:r>
      <w:r>
        <w:t>заявку на участие в закупке в следующих случаях:</w:t>
      </w:r>
    </w:p>
    <w:p w14:paraId="55DBA812"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66CB9FB1"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CBA2B62"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7D1F1F85" w14:textId="77777777" w:rsidR="00ED213E" w:rsidRDefault="00ED213E" w:rsidP="00AC3004">
      <w:pPr>
        <w:pStyle w:val="a0"/>
      </w:pPr>
      <w:r>
        <w:t>Заявка содержит недостоверную информацию.</w:t>
      </w:r>
    </w:p>
    <w:p w14:paraId="2E09381D"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32BA81AF" w14:textId="481B06A1" w:rsidR="00FF1853" w:rsidRPr="0095136E" w:rsidRDefault="00273A23" w:rsidP="0095136E">
      <w:pPr>
        <w:pStyle w:val="a0"/>
      </w:pPr>
      <w:r>
        <w:t xml:space="preserve">Предлагаемая цена заявки содержит аномально заниженную цену договора (снижение цены на </w:t>
      </w:r>
      <w:r w:rsidR="00174323">
        <w:t>50</w:t>
      </w:r>
      <w:proofErr w:type="gramStart"/>
      <w:r w:rsidR="00174323">
        <w:t xml:space="preserve">% </w:t>
      </w:r>
      <w:r>
        <w:t xml:space="preserve"> или</w:t>
      </w:r>
      <w:proofErr w:type="gramEnd"/>
      <w:r>
        <w:t xml:space="preserve"> более относительно начальной (максимальной) цены договора (цены лота).</w:t>
      </w:r>
    </w:p>
    <w:p w14:paraId="380DE58D" w14:textId="77777777"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082C16F0" w14:textId="6482633E"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6A7C07">
        <w:rPr>
          <w:rStyle w:val="affff"/>
        </w:rPr>
        <w:t>7.3</w:t>
      </w:r>
      <w:r w:rsidR="00F7694B" w:rsidRPr="001779D4">
        <w:rPr>
          <w:rStyle w:val="affff"/>
        </w:rPr>
        <w:fldChar w:fldCharType="end"/>
      </w:r>
      <w:r>
        <w:t>.</w:t>
      </w:r>
    </w:p>
    <w:p w14:paraId="1E7897F5"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136A5046"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70963EBB"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EF179B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20D6CC47"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6B678A1F" w14:textId="77777777" w:rsidR="005F6559" w:rsidRDefault="005F6559" w:rsidP="005F6559">
      <w:pPr>
        <w:pStyle w:val="113"/>
      </w:pPr>
      <w:r>
        <w:t>Исправление заявки на участие в закупке</w:t>
      </w:r>
    </w:p>
    <w:p w14:paraId="7E2AA84A"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458727C7" w14:textId="77777777" w:rsidR="004F61AE" w:rsidRDefault="00806211" w:rsidP="00C07F23">
      <w:pPr>
        <w:pStyle w:val="113"/>
      </w:pPr>
      <w:r>
        <w:t>Особенности рассмотрения документов участника закупки</w:t>
      </w:r>
    </w:p>
    <w:p w14:paraId="6D0DD1BC"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46340E56"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0358B3DD08D04037B4CA5299BC646B18"/>
        </w:placeholder>
        <w15:color w:val="00CCFF"/>
        <w:docPartList>
          <w:docPartGallery w:val="Quick Parts"/>
          <w:docPartCategory w:val="Документация о закупке: дозапрос"/>
        </w:docPartList>
      </w:sdtPr>
      <w:sdtEndPr/>
      <w:sdtContent>
        <w:p w14:paraId="5616C897" w14:textId="77777777" w:rsidR="0023140C" w:rsidRDefault="00953AAF" w:rsidP="0023140C">
          <w:pPr>
            <w:pStyle w:val="111"/>
          </w:pPr>
          <w:r>
            <w:t>У участника закупки не запрашиваются недостающие документы, создающие преимущественные условия для участия в закупке.</w:t>
          </w:r>
        </w:p>
      </w:sdtContent>
    </w:sdt>
    <w:p w14:paraId="431A3068" w14:textId="77777777" w:rsidR="00C07F23" w:rsidRDefault="00D8017A" w:rsidP="00C07F23">
      <w:pPr>
        <w:pStyle w:val="113"/>
      </w:pPr>
      <w:r>
        <w:t>Особенности рассмотрения</w:t>
      </w:r>
      <w:r w:rsidR="00C07F23">
        <w:t xml:space="preserve"> сведений об опыте</w:t>
      </w:r>
    </w:p>
    <w:p w14:paraId="5EBFE0AB" w14:textId="05B80DBE" w:rsidR="00C07F23" w:rsidRDefault="00C07F23" w:rsidP="00C07F23">
      <w:pPr>
        <w:pStyle w:val="111"/>
      </w:pPr>
      <w:bookmarkStart w:id="21" w:name="_Ref535245064"/>
      <w:r>
        <w:t>Закупочной комиссией рассматрива</w:t>
      </w:r>
      <w:r w:rsidR="00C90F29">
        <w:t>ю</w:t>
      </w:r>
      <w:r>
        <w:t xml:space="preserve">тся </w:t>
      </w:r>
      <w:r w:rsidR="008967C3">
        <w:t>первые</w:t>
      </w:r>
      <w:r>
        <w:t xml:space="preserve"> </w:t>
      </w:r>
      <w:bookmarkStart w:id="22" w:name="КДоговоров"/>
      <w:permStart w:id="1927229839" w:edGrp="everyone"/>
      <w:sdt>
        <w:sdtPr>
          <w:rPr>
            <w:rStyle w:val="aff9"/>
          </w:rPr>
          <w:alias w:val="Количество рассматриваемых договоров"/>
          <w:tag w:val="Количество рассматриваемых договоров"/>
          <w:id w:val="1048727144"/>
          <w:placeholder>
            <w:docPart w:val="1322AC7ED93F4160955D5F618F045B2B"/>
          </w:placeholder>
          <w15:color w:val="FFFF00"/>
        </w:sdtPr>
        <w:sdtEndPr>
          <w:rPr>
            <w:rStyle w:val="aff9"/>
          </w:rPr>
        </w:sdtEndPr>
        <w:sdtContent>
          <w:r w:rsidR="00965BDA" w:rsidRPr="00C36C80">
            <w:rPr>
              <w:rStyle w:val="aff9"/>
            </w:rPr>
            <w:fldChar w:fldCharType="begin"/>
          </w:r>
          <w:r w:rsidR="00965BDA" w:rsidRPr="00C36C80">
            <w:rPr>
              <w:rStyle w:val="aff9"/>
            </w:rPr>
            <w:instrText xml:space="preserve"> MERGEFIELD "Максимальное_колво_рассматриваемых_дого" </w:instrText>
          </w:r>
          <w:r w:rsidR="00965BDA" w:rsidRPr="00C36C80">
            <w:rPr>
              <w:rStyle w:val="aff9"/>
            </w:rPr>
            <w:fldChar w:fldCharType="separate"/>
          </w:r>
          <w:r w:rsidR="0003406A">
            <w:rPr>
              <w:rStyle w:val="aff9"/>
              <w:noProof/>
            </w:rPr>
            <w:t>«</w:t>
          </w:r>
          <w:r w:rsidR="0079741D">
            <w:rPr>
              <w:rStyle w:val="aff9"/>
              <w:noProof/>
            </w:rPr>
            <w:t>2</w:t>
          </w:r>
          <w:r w:rsidR="0003406A">
            <w:rPr>
              <w:rStyle w:val="aff9"/>
              <w:noProof/>
            </w:rPr>
            <w:t>»</w:t>
          </w:r>
          <w:r w:rsidR="00965BDA" w:rsidRPr="00C36C80">
            <w:rPr>
              <w:rStyle w:val="aff9"/>
            </w:rPr>
            <w:fldChar w:fldCharType="end"/>
          </w:r>
        </w:sdtContent>
      </w:sdt>
      <w:bookmarkEnd w:id="22"/>
      <w:permEnd w:id="1927229839"/>
      <w:r w:rsidR="008967C3">
        <w:t xml:space="preserve"> договора</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021AE6A1"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5D0E4E2E" w14:textId="46C6CDF5" w:rsidR="00DA0CC9" w:rsidRDefault="00DA0CC9" w:rsidP="000758E4">
      <w:pPr>
        <w:pStyle w:val="a0"/>
      </w:pPr>
      <w:r>
        <w:lastRenderedPageBreak/>
        <w:t xml:space="preserve">Представленные договоры </w:t>
      </w:r>
      <w:r w:rsidR="00EE492D">
        <w:t xml:space="preserve">завершены в </w:t>
      </w:r>
      <w:r w:rsidR="004569F3">
        <w:t xml:space="preserve">последние </w:t>
      </w:r>
      <w:permStart w:id="976433896" w:edGrp="everyone"/>
      <w:sdt>
        <w:sdtPr>
          <w:rPr>
            <w:rStyle w:val="aff9"/>
          </w:rPr>
          <w:alias w:val="Рассматриваемый период договоров"/>
          <w:tag w:val="Рассматриваемый период договоров"/>
          <w:id w:val="1160514008"/>
          <w:placeholder>
            <w:docPart w:val="1322AC7ED93F4160955D5F618F045B2B"/>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03406A">
            <w:rPr>
              <w:rStyle w:val="aff9"/>
              <w:noProof/>
            </w:rPr>
            <w:t>«</w:t>
          </w:r>
          <w:r w:rsidR="00C228D3" w:rsidRPr="00B51A16">
            <w:rPr>
              <w:rStyle w:val="aff9"/>
              <w:noProof/>
            </w:rPr>
            <w:t>60</w:t>
          </w:r>
          <w:r w:rsidR="0003406A">
            <w:rPr>
              <w:rStyle w:val="aff9"/>
              <w:noProof/>
            </w:rPr>
            <w:t>»</w:t>
          </w:r>
          <w:r w:rsidR="006A44F6" w:rsidRPr="00C36C80">
            <w:rPr>
              <w:rStyle w:val="aff9"/>
            </w:rPr>
            <w:fldChar w:fldCharType="end"/>
          </w:r>
        </w:sdtContent>
      </w:sdt>
      <w:permEnd w:id="976433896"/>
      <w:r w:rsidR="004569F3">
        <w:t xml:space="preserve"> месяц</w:t>
      </w:r>
      <w:r w:rsidR="00EB133F">
        <w:t>ев</w:t>
      </w:r>
      <w:r w:rsidR="004569F3">
        <w:t xml:space="preserve"> </w:t>
      </w:r>
      <w:r w:rsidR="001F6AD1" w:rsidRPr="001F6AD1">
        <w:t>до дня размещения закупки</w:t>
      </w:r>
      <w:r w:rsidR="0006010B">
        <w:t>;</w:t>
      </w:r>
    </w:p>
    <w:p w14:paraId="08DA348D" w14:textId="0BB3B094"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в закупке </w:t>
      </w:r>
      <w:r w:rsidR="00F467EE">
        <w:t xml:space="preserve">и </w:t>
      </w:r>
      <w:r w:rsidR="001C2ACB">
        <w:t>являются аналогичными предмету закупки</w:t>
      </w:r>
      <w:r w:rsidR="00CF0DFD">
        <w:t>, а именно</w:t>
      </w:r>
      <w:r w:rsidR="00F467EE">
        <w:t>:</w:t>
      </w:r>
      <w:r w:rsidR="000758E4">
        <w:t xml:space="preserve"> </w:t>
      </w:r>
      <w:permStart w:id="2109080512" w:edGrp="everyone"/>
      <w:sdt>
        <w:sdtPr>
          <w:rPr>
            <w:rStyle w:val="aff9"/>
          </w:rPr>
          <w:alias w:val="Критерии аналогичности опыта"/>
          <w:tag w:val="Критерии аналогичности опыта"/>
          <w:id w:val="-1895188726"/>
          <w:placeholder>
            <w:docPart w:val="1322AC7ED93F4160955D5F618F045B2B"/>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03406A">
            <w:rPr>
              <w:rStyle w:val="aff9"/>
              <w:noProof/>
            </w:rPr>
            <w:t>«</w:t>
          </w:r>
          <w:permStart w:id="413550737" w:edGrp="everyone"/>
          <w:r w:rsidR="00C228D3" w:rsidRPr="00C228D3">
            <w:rPr>
              <w:rStyle w:val="aff9"/>
            </w:rPr>
            <w:t xml:space="preserve"> </w:t>
          </w:r>
          <w:sdt>
            <w:sdtPr>
              <w:rPr>
                <w:rStyle w:val="aff9"/>
              </w:rPr>
              <w:alias w:val="Критерии аналогичности опыта"/>
              <w:tag w:val="Критерии аналогичности опыта"/>
              <w:id w:val="-2069796060"/>
              <w:placeholder>
                <w:docPart w:val="36F48D01A0A44A0FBD81B4A8CC1D3D2D"/>
              </w:placeholder>
              <w15:color w:val="FFFF00"/>
            </w:sdtPr>
            <w:sdtEndPr>
              <w:rPr>
                <w:rStyle w:val="aff9"/>
              </w:rPr>
            </w:sdtEndPr>
            <w:sdtContent>
              <w:r w:rsidR="00C228D3" w:rsidRPr="00C36C80">
                <w:rPr>
                  <w:rStyle w:val="aff9"/>
                </w:rPr>
                <w:fldChar w:fldCharType="begin"/>
              </w:r>
              <w:r w:rsidR="00C228D3" w:rsidRPr="00C36C80">
                <w:rPr>
                  <w:rStyle w:val="aff9"/>
                </w:rPr>
                <w:instrText xml:space="preserve"> MERGEFIELD "Критерии_аналогичности_опыта" </w:instrText>
              </w:r>
              <w:r w:rsidR="00C228D3" w:rsidRPr="00C36C80">
                <w:rPr>
                  <w:rStyle w:val="aff9"/>
                </w:rPr>
                <w:fldChar w:fldCharType="separate"/>
              </w:r>
              <w:r w:rsidR="00C228D3">
                <w:rPr>
                  <w:rStyle w:val="aff9"/>
                  <w:noProof/>
                </w:rPr>
                <w:t>«очистка оборудования»</w:t>
              </w:r>
              <w:r w:rsidR="00C228D3" w:rsidRPr="00C36C80">
                <w:rPr>
                  <w:rStyle w:val="aff9"/>
                </w:rPr>
                <w:fldChar w:fldCharType="end"/>
              </w:r>
            </w:sdtContent>
          </w:sdt>
          <w:permEnd w:id="413550737"/>
          <w:r w:rsidR="0003406A">
            <w:rPr>
              <w:rStyle w:val="aff9"/>
              <w:noProof/>
            </w:rPr>
            <w:t>»</w:t>
          </w:r>
          <w:r w:rsidR="00974B72" w:rsidRPr="00C36C80">
            <w:rPr>
              <w:rStyle w:val="aff9"/>
            </w:rPr>
            <w:fldChar w:fldCharType="end"/>
          </w:r>
        </w:sdtContent>
      </w:sdt>
      <w:permEnd w:id="2109080512"/>
      <w:r w:rsidR="00C07F23">
        <w:t>.</w:t>
      </w:r>
    </w:p>
    <w:p w14:paraId="361EB6AD" w14:textId="77777777" w:rsidR="00590A6F" w:rsidRDefault="00590A6F" w:rsidP="00590A6F">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03406A">
        <w:rPr>
          <w:rStyle w:val="aff9"/>
          <w:noProof/>
        </w:rPr>
        <w:t>«ДоговорыСубподряда»</w:t>
      </w:r>
      <w:r w:rsidRPr="000759B9">
        <w:rPr>
          <w:rStyle w:val="aff9"/>
          <w:noProof/>
        </w:rPr>
        <w:fldChar w:fldCharType="end"/>
      </w:r>
      <w:r>
        <w:t>.</w:t>
      </w:r>
    </w:p>
    <w:p w14:paraId="5352E031"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2D6F8D5F"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2B8F39A0"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298E89FFEE384181BA2DD2FB0450FD9B"/>
        </w:placeholder>
        <w15:color w:val="00CCFF"/>
        <w:docPartList>
          <w:docPartGallery w:val="Quick Parts"/>
          <w:docPartCategory w:val="Документация о закупке: сравнение цен"/>
        </w:docPartList>
      </w:sdtPr>
      <w:sdtEndPr/>
      <w:sdtContent>
        <w:p w14:paraId="30A266DF" w14:textId="77777777" w:rsidR="00A441DD" w:rsidRDefault="00A441DD" w:rsidP="006909D6">
          <w:pPr>
            <w:pStyle w:val="111"/>
          </w:pPr>
          <w:r>
            <w:t>Ценовые предложения сравниваются без учета НДС.</w:t>
          </w:r>
        </w:p>
        <w:p w14:paraId="6151583E" w14:textId="77777777" w:rsidR="00173337" w:rsidRPr="00350494" w:rsidRDefault="00A441DD" w:rsidP="00867EE3">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298E89FFEE384181BA2DD2FB0450FD9B"/>
        </w:placeholder>
        <w15:color w:val="00CCFF"/>
        <w:docPartList>
          <w:docPartGallery w:val="Quick Parts"/>
          <w:docPartCategory w:val="Документация о закупке: приоритет РФ"/>
        </w:docPartList>
      </w:sdtPr>
      <w:sdtEndPr/>
      <w:sdtContent>
        <w:p w14:paraId="08B33D8F"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5F4D542A"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w:t>
          </w:r>
          <w:r w:rsidRPr="00173337">
            <w:lastRenderedPageBreak/>
            <w:t>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4A2B875"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618B3B3E"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356C9217"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212D4AA8"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6195E1C0"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4E0270F8"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4EB4BB5A"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06843CB2"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1A1939B4"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C5D8B1D9ADE24861A4337F4AA5BC2C62"/>
        </w:placeholder>
        <w15:color w:val="00CCFF"/>
        <w:docPartList>
          <w:docPartGallery w:val="Quick Parts"/>
          <w:docPartCategory w:val="Документация о закупке: способы сопоставления заявок"/>
        </w:docPartList>
      </w:sdtPr>
      <w:sdtEndPr/>
      <w:sdtContent>
        <w:p w14:paraId="54C77B57"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03D3A75A"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69C7ED00" w14:textId="77777777" w:rsidR="00A441DD" w:rsidRDefault="00A441DD" w:rsidP="000110FD">
          <w:pPr>
            <w:pStyle w:val="111"/>
          </w:pPr>
          <w:r>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298E89FFEE384181BA2DD2FB0450FD9B"/>
            </w:placeholder>
            <w15:color w:val="00CCFF"/>
            <w:docPartList>
              <w:docPartGallery w:val="Quick Parts"/>
              <w:docPartCategory w:val="Документация о закупке: способы оценки"/>
            </w:docPartList>
          </w:sdtPr>
          <w:sdtEndPr/>
          <w:sdtContent>
            <w:p w14:paraId="35DC19E1"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57D99066"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C6FDD7BB42004A2BADE9BAAB5F4079B6"/>
        </w:placeholder>
        <w15:color w:val="00CCFF"/>
        <w:docPartList>
          <w:docPartGallery w:val="Quick Parts"/>
          <w:docPartCategory w:val="Документация о закупке: переторжка"/>
        </w:docPartList>
      </w:sdtPr>
      <w:sdtEndPr/>
      <w:sdtContent>
        <w:p w14:paraId="508573B8"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2AB52B71"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0350607A"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3D91D44E" w14:textId="77777777" w:rsidR="00A441DD" w:rsidRDefault="00A441DD" w:rsidP="006909D6">
          <w:pPr>
            <w:pStyle w:val="111"/>
          </w:pPr>
          <w:r>
            <w:t xml:space="preserve">Время начала переторжки устанавливается ЭТП. </w:t>
          </w:r>
        </w:p>
        <w:p w14:paraId="1E8A7FB8"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425275FC"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70850A9A" w14:textId="77777777" w:rsidR="001204D8" w:rsidRPr="002011D4" w:rsidRDefault="001204D8" w:rsidP="00055118">
      <w:pPr>
        <w:pStyle w:val="113"/>
      </w:pPr>
      <w:r w:rsidRPr="002011D4">
        <w:t>Ранжирование заявок</w:t>
      </w:r>
      <w:r w:rsidR="00690492" w:rsidRPr="002011D4">
        <w:t>, подведение итогов</w:t>
      </w:r>
    </w:p>
    <w:p w14:paraId="3AF4AFC8"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58084C9E"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298E89FFEE384181BA2DD2FB0450FD9B"/>
        </w:placeholder>
        <w15:color w:val="00CCFF"/>
        <w:docPartList>
          <w:docPartGallery w:val="Quick Parts"/>
          <w:docPartCategory w:val="Документация о закупке: разрешение коллизии равного рейтинга"/>
        </w:docPartList>
      </w:sdtPr>
      <w:sdtEndPr/>
      <w:sdtContent>
        <w:p w14:paraId="517035BE"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58CAACE3"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72576BC2" w14:textId="77777777" w:rsidR="00AC36BB" w:rsidRPr="000C178B" w:rsidRDefault="00ED12F5" w:rsidP="005E49BE">
          <w:pPr>
            <w:pStyle w:val="a0"/>
          </w:pPr>
          <w:r>
            <w:t>Не подано ни одной заявки или подана одна заявка</w:t>
          </w:r>
          <w:r w:rsidR="005E49BE">
            <w:t>;</w:t>
          </w:r>
        </w:p>
        <w:p w14:paraId="1ECDF5E1" w14:textId="77777777" w:rsidR="00AC36BB" w:rsidRDefault="00ED12F5" w:rsidP="005E49BE">
          <w:pPr>
            <w:pStyle w:val="a0"/>
          </w:pPr>
          <w:r>
            <w:t>Все заявки не допущены или допущена одна заявка</w:t>
          </w:r>
          <w:r w:rsidR="005E49BE">
            <w:t>;</w:t>
          </w:r>
        </w:p>
        <w:p w14:paraId="5E5E6AB7"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6730CE3D" w14:textId="77777777" w:rsidR="00B17350" w:rsidRDefault="00B17350" w:rsidP="00863567">
      <w:pPr>
        <w:pStyle w:val="113"/>
      </w:pPr>
      <w:r>
        <w:t>Заключение договора</w:t>
      </w:r>
    </w:p>
    <w:p w14:paraId="5664D93E"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75EF0C9E"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EC3F538" w14:textId="77777777" w:rsidR="00782138" w:rsidRDefault="00782138" w:rsidP="00782138">
      <w:pPr>
        <w:pStyle w:val="111"/>
      </w:pPr>
      <w:r w:rsidRPr="00782138">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6EA34DDE" w14:textId="77777777" w:rsidR="009C591C" w:rsidRDefault="00BA23A0" w:rsidP="009C591C">
      <w:pPr>
        <w:pStyle w:val="111"/>
      </w:pPr>
      <w:r>
        <w:lastRenderedPageBreak/>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09EF267A" w14:textId="77777777" w:rsidR="003438C4" w:rsidRDefault="003438C4" w:rsidP="00890A01">
      <w:pPr>
        <w:pStyle w:val="111"/>
      </w:pPr>
      <w:r>
        <w:t>При заключении договора его цена не может превышать НМЦД.</w:t>
      </w:r>
    </w:p>
    <w:p w14:paraId="36A3CE4B"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298E89FFEE384181BA2DD2FB0450FD9B"/>
        </w:placeholder>
        <w15:color w:val="00CCFF"/>
        <w:docPartList>
          <w:docPartGallery w:val="Quick Parts"/>
          <w:docPartCategory w:val="Документация о закупке: договоры"/>
        </w:docPartList>
      </w:sdtPr>
      <w:sdtEndPr/>
      <w:sdtContent>
        <w:p w14:paraId="452DE106" w14:textId="77777777" w:rsidR="00782138" w:rsidRDefault="00A441DD" w:rsidP="00F21E0E">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0C1E6B7D"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060E58C1" w14:textId="77777777" w:rsidR="00B02832" w:rsidRDefault="00B02832" w:rsidP="00B02832">
      <w:pPr>
        <w:pStyle w:val="111"/>
      </w:pPr>
      <w:r w:rsidRPr="00B02832">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3955F556" w14:textId="77777777" w:rsidR="003166F5" w:rsidRDefault="007D3ED1" w:rsidP="00F83D4A">
      <w:pPr>
        <w:pStyle w:val="111"/>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528E6BCF" w14:textId="77777777" w:rsidR="00747927" w:rsidRPr="00747927" w:rsidRDefault="00747927" w:rsidP="00747927">
      <w:pPr>
        <w:rPr>
          <w:lang w:eastAsia="ru-RU"/>
        </w:rPr>
      </w:pPr>
    </w:p>
    <w:p w14:paraId="4BC37675" w14:textId="77777777" w:rsidR="00747927" w:rsidRPr="00747927" w:rsidRDefault="00747927" w:rsidP="00747927">
      <w:pPr>
        <w:rPr>
          <w:lang w:eastAsia="ru-RU"/>
        </w:rPr>
      </w:pPr>
    </w:p>
    <w:p w14:paraId="4A90554C" w14:textId="77777777" w:rsidR="00747927" w:rsidRDefault="00747927" w:rsidP="00747927">
      <w:pPr>
        <w:rPr>
          <w:rFonts w:eastAsia="Times New Roman" w:cs="Arial"/>
          <w:color w:val="000000" w:themeColor="text1"/>
          <w:lang w:eastAsia="ru-RU"/>
        </w:rPr>
      </w:pPr>
    </w:p>
    <w:p w14:paraId="2D8AB95D" w14:textId="683BB736" w:rsidR="00747927" w:rsidRDefault="00747927" w:rsidP="00747927">
      <w:pPr>
        <w:tabs>
          <w:tab w:val="left" w:pos="7320"/>
        </w:tabs>
        <w:rPr>
          <w:rFonts w:eastAsia="Times New Roman" w:cs="Arial"/>
          <w:color w:val="000000" w:themeColor="text1"/>
          <w:lang w:eastAsia="ru-RU"/>
        </w:rPr>
      </w:pPr>
      <w:r>
        <w:rPr>
          <w:rFonts w:eastAsia="Times New Roman" w:cs="Arial"/>
          <w:color w:val="000000" w:themeColor="text1"/>
          <w:lang w:eastAsia="ru-RU"/>
        </w:rPr>
        <w:tab/>
      </w:r>
    </w:p>
    <w:p w14:paraId="6F6F9C62" w14:textId="2624AE34" w:rsidR="00747927" w:rsidRPr="00747927" w:rsidRDefault="00747927" w:rsidP="00747927">
      <w:pPr>
        <w:tabs>
          <w:tab w:val="left" w:pos="7320"/>
        </w:tabs>
        <w:rPr>
          <w:lang w:eastAsia="ru-RU"/>
        </w:rPr>
        <w:sectPr w:rsidR="00747927" w:rsidRPr="00747927" w:rsidSect="006D6DA8">
          <w:pgSz w:w="11906" w:h="16838"/>
          <w:pgMar w:top="851" w:right="1701" w:bottom="1418" w:left="1701" w:header="709" w:footer="709" w:gutter="0"/>
          <w:cols w:space="708"/>
          <w:docGrid w:linePitch="360"/>
        </w:sectPr>
      </w:pPr>
      <w:r>
        <w:rPr>
          <w:lang w:eastAsia="ru-RU"/>
        </w:rPr>
        <w:tab/>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55A08695" w14:textId="77777777" w:rsidTr="001C0A50">
        <w:tc>
          <w:tcPr>
            <w:tcW w:w="14270" w:type="dxa"/>
            <w:vAlign w:val="bottom"/>
          </w:tcPr>
          <w:p w14:paraId="27CF4541"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6B8F7D5F" w14:textId="77777777" w:rsidTr="001C0A50">
        <w:tc>
          <w:tcPr>
            <w:tcW w:w="14270" w:type="dxa"/>
            <w:vAlign w:val="bottom"/>
          </w:tcPr>
          <w:p w14:paraId="0A57F645" w14:textId="7FFE4C2E" w:rsidR="003166F5" w:rsidRPr="00D10358" w:rsidRDefault="009916FD" w:rsidP="001C0A50">
            <w:pPr>
              <w:pStyle w:val="1"/>
              <w:jc w:val="left"/>
            </w:pPr>
            <w:bookmarkStart w:id="24" w:name="_Toc74635815"/>
            <w:bookmarkStart w:id="25" w:name="_Toc143602467"/>
            <w:r>
              <w:t>8.</w:t>
            </w:r>
            <w:r w:rsidR="003166F5">
              <w:t>Критерии оценки заявок</w:t>
            </w:r>
            <w:bookmarkEnd w:id="24"/>
            <w:bookmarkEnd w:id="25"/>
          </w:p>
        </w:tc>
      </w:tr>
    </w:tbl>
    <w:p w14:paraId="7AC98A36"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1F6AD1" w:rsidRPr="00747927" w14:paraId="1E3794BD" w14:textId="77777777" w:rsidTr="001F6AD1">
        <w:tc>
          <w:tcPr>
            <w:tcW w:w="426" w:type="dxa"/>
            <w:vAlign w:val="center"/>
          </w:tcPr>
          <w:p w14:paraId="20C83E9E" w14:textId="77777777" w:rsidR="001F6AD1" w:rsidRPr="00747927" w:rsidRDefault="001F6AD1" w:rsidP="00286809">
            <w:pPr>
              <w:pStyle w:val="111"/>
              <w:numPr>
                <w:ilvl w:val="0"/>
                <w:numId w:val="0"/>
              </w:numPr>
              <w:jc w:val="center"/>
              <w:rPr>
                <w:rFonts w:ascii="Times New Roman" w:hAnsi="Times New Roman" w:cs="Times New Roman"/>
                <w:sz w:val="22"/>
                <w:szCs w:val="22"/>
              </w:rPr>
            </w:pPr>
            <w:bookmarkStart w:id="26" w:name="_Hlk159407180"/>
            <w:r w:rsidRPr="00747927">
              <w:rPr>
                <w:rFonts w:ascii="Times New Roman" w:hAnsi="Times New Roman" w:cs="Times New Roman"/>
                <w:sz w:val="22"/>
                <w:szCs w:val="22"/>
              </w:rPr>
              <w:t>№</w:t>
            </w:r>
          </w:p>
        </w:tc>
        <w:tc>
          <w:tcPr>
            <w:tcW w:w="1871" w:type="dxa"/>
            <w:vAlign w:val="center"/>
          </w:tcPr>
          <w:p w14:paraId="3D16F6C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Критерии</w:t>
            </w:r>
          </w:p>
        </w:tc>
        <w:tc>
          <w:tcPr>
            <w:tcW w:w="4538" w:type="dxa"/>
            <w:vAlign w:val="center"/>
          </w:tcPr>
          <w:p w14:paraId="350555A1"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Предмет оценки</w:t>
            </w:r>
          </w:p>
        </w:tc>
        <w:tc>
          <w:tcPr>
            <w:tcW w:w="2125" w:type="dxa"/>
            <w:vAlign w:val="center"/>
          </w:tcPr>
          <w:p w14:paraId="28B2E392"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Предельный показатель</w:t>
            </w:r>
          </w:p>
        </w:tc>
        <w:tc>
          <w:tcPr>
            <w:tcW w:w="1842" w:type="dxa"/>
            <w:vAlign w:val="center"/>
          </w:tcPr>
          <w:p w14:paraId="71D128F5"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Предпочтительный показатель</w:t>
            </w:r>
          </w:p>
        </w:tc>
        <w:tc>
          <w:tcPr>
            <w:tcW w:w="3968" w:type="dxa"/>
            <w:vAlign w:val="center"/>
          </w:tcPr>
          <w:p w14:paraId="001D45C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Порядок оценки</w:t>
            </w:r>
          </w:p>
        </w:tc>
        <w:tc>
          <w:tcPr>
            <w:tcW w:w="850" w:type="dxa"/>
            <w:vAlign w:val="center"/>
          </w:tcPr>
          <w:p w14:paraId="7E0B9A9E" w14:textId="77777777" w:rsidR="001F6AD1" w:rsidRPr="00747927" w:rsidRDefault="001F6AD1" w:rsidP="00286809">
            <w:pPr>
              <w:pStyle w:val="111"/>
              <w:numPr>
                <w:ilvl w:val="0"/>
                <w:numId w:val="0"/>
              </w:numPr>
              <w:jc w:val="center"/>
              <w:rPr>
                <w:rFonts w:ascii="Times New Roman" w:hAnsi="Times New Roman" w:cs="Times New Roman"/>
                <w:sz w:val="22"/>
                <w:szCs w:val="22"/>
              </w:rPr>
            </w:pPr>
            <w:r w:rsidRPr="00747927">
              <w:rPr>
                <w:rFonts w:ascii="Times New Roman" w:hAnsi="Times New Roman" w:cs="Times New Roman"/>
                <w:sz w:val="22"/>
                <w:szCs w:val="22"/>
              </w:rPr>
              <w:t>Вес критерия</w:t>
            </w:r>
          </w:p>
        </w:tc>
      </w:tr>
      <w:tr w:rsidR="001F6AD1" w:rsidRPr="00747927" w14:paraId="05F63D3C" w14:textId="77777777" w:rsidTr="001F6AD1">
        <w:tc>
          <w:tcPr>
            <w:tcW w:w="426" w:type="dxa"/>
          </w:tcPr>
          <w:p w14:paraId="5551E9C1"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42817BD0" w14:textId="5A574C90" w:rsidR="001F6AD1" w:rsidRPr="00747927" w:rsidRDefault="001F6AD1"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fldChar w:fldCharType="begin"/>
            </w:r>
            <w:r w:rsidRPr="00747927">
              <w:rPr>
                <w:rFonts w:ascii="Times New Roman" w:hAnsi="Times New Roman" w:cs="Times New Roman"/>
                <w:noProof/>
                <w:sz w:val="22"/>
                <w:szCs w:val="22"/>
                <w:lang w:val="en-US"/>
              </w:rPr>
              <w:instrText xml:space="preserve"> MERGEFIELD "Критерий_цена_договора" </w:instrText>
            </w:r>
            <w:r w:rsidRPr="00747927">
              <w:rPr>
                <w:rFonts w:ascii="Times New Roman" w:hAnsi="Times New Roman" w:cs="Times New Roman"/>
                <w:noProof/>
                <w:sz w:val="22"/>
                <w:szCs w:val="22"/>
                <w:lang w:val="en-US"/>
              </w:rPr>
              <w:fldChar w:fldCharType="separate"/>
            </w:r>
            <w:r w:rsidR="0003406A" w:rsidRPr="00747927">
              <w:rPr>
                <w:rFonts w:ascii="Times New Roman" w:hAnsi="Times New Roman" w:cs="Times New Roman"/>
                <w:noProof/>
                <w:sz w:val="22"/>
                <w:szCs w:val="22"/>
                <w:lang w:val="en-US"/>
              </w:rPr>
              <w:t>цена_договора</w:t>
            </w:r>
            <w:r w:rsidRPr="00747927">
              <w:rPr>
                <w:rFonts w:ascii="Times New Roman" w:hAnsi="Times New Roman" w:cs="Times New Roman"/>
                <w:noProof/>
                <w:sz w:val="22"/>
                <w:szCs w:val="22"/>
                <w:lang w:val="en-US"/>
              </w:rPr>
              <w:fldChar w:fldCharType="end"/>
            </w:r>
          </w:p>
        </w:tc>
        <w:tc>
          <w:tcPr>
            <w:tcW w:w="4538" w:type="dxa"/>
          </w:tcPr>
          <w:p w14:paraId="7C77A736" w14:textId="5A950C58" w:rsidR="001F6AD1" w:rsidRPr="00747927" w:rsidRDefault="00551A6B"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Предлагаемая цена договора</w:t>
            </w:r>
          </w:p>
        </w:tc>
        <w:tc>
          <w:tcPr>
            <w:tcW w:w="2125" w:type="dxa"/>
          </w:tcPr>
          <w:p w14:paraId="1556BBDB" w14:textId="03610BA3"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Меньше или равная НМЦД</w:t>
            </w:r>
          </w:p>
        </w:tc>
        <w:tc>
          <w:tcPr>
            <w:tcW w:w="1842" w:type="dxa"/>
          </w:tcPr>
          <w:p w14:paraId="3B717023" w14:textId="1BE1185F" w:rsidR="001F6AD1" w:rsidRPr="00747927" w:rsidRDefault="00084516" w:rsidP="00286809">
            <w:pPr>
              <w:pStyle w:val="af4"/>
              <w:rPr>
                <w:rFonts w:ascii="Times New Roman" w:hAnsi="Times New Roman" w:cs="Times New Roman"/>
                <w:noProof/>
                <w:sz w:val="22"/>
                <w:szCs w:val="22"/>
                <w:lang w:val="en-US"/>
              </w:rPr>
            </w:pPr>
            <w:r w:rsidRPr="00747927">
              <w:rPr>
                <w:rFonts w:ascii="Times New Roman" w:hAnsi="Times New Roman" w:cs="Times New Roman"/>
                <w:noProof/>
                <w:sz w:val="22"/>
                <w:szCs w:val="22"/>
                <w:lang w:val="en-US"/>
              </w:rPr>
              <w:t>Минимальное ценовое предложение</w:t>
            </w:r>
          </w:p>
        </w:tc>
        <w:tc>
          <w:tcPr>
            <w:tcW w:w="3968" w:type="dxa"/>
          </w:tcPr>
          <w:p w14:paraId="1601D71C" w14:textId="77777777" w:rsidR="00084516" w:rsidRPr="00747927" w:rsidRDefault="00084516" w:rsidP="00084516">
            <w:pPr>
              <w:rPr>
                <w:rFonts w:ascii="Times New Roman" w:hAnsi="Times New Roman" w:cs="Times New Roman"/>
                <w:color w:val="000000"/>
                <w:sz w:val="22"/>
                <w:szCs w:val="22"/>
              </w:rPr>
            </w:pPr>
            <w:proofErr w:type="spellStart"/>
            <w:r w:rsidRPr="00747927">
              <w:rPr>
                <w:rFonts w:ascii="Times New Roman" w:hAnsi="Times New Roman" w:cs="Times New Roman"/>
                <w:color w:val="000000"/>
                <w:sz w:val="22"/>
                <w:szCs w:val="22"/>
              </w:rPr>
              <w:t>Rc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Wc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Oc</w:t>
            </w:r>
            <w:proofErr w:type="spellEnd"/>
            <w:r w:rsidRPr="00747927">
              <w:rPr>
                <w:rFonts w:ascii="Times New Roman" w:hAnsi="Times New Roman" w:cs="Times New Roman"/>
                <w:color w:val="000000"/>
                <w:sz w:val="22"/>
                <w:szCs w:val="22"/>
              </w:rPr>
              <w:t>)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Tc</w:t>
            </w:r>
            <w:proofErr w:type="spellEnd"/>
            <w:r w:rsidRPr="00747927">
              <w:rPr>
                <w:rFonts w:ascii="Times New Roman" w:hAnsi="Times New Roman" w:cs="Times New Roman"/>
                <w:color w:val="000000"/>
                <w:sz w:val="22"/>
                <w:szCs w:val="22"/>
              </w:rPr>
              <w:t>)), где</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Rс</w:t>
            </w:r>
            <w:proofErr w:type="spellEnd"/>
            <w:r w:rsidRPr="00747927">
              <w:rPr>
                <w:rFonts w:ascii="Times New Roman" w:hAnsi="Times New Roman" w:cs="Times New Roman"/>
                <w:color w:val="000000"/>
                <w:sz w:val="22"/>
                <w:szCs w:val="22"/>
              </w:rPr>
              <w:t xml:space="preserve"> — рейтинг Заявки относительно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Wс</w:t>
            </w:r>
            <w:proofErr w:type="spellEnd"/>
            <w:r w:rsidRPr="00747927">
              <w:rPr>
                <w:rFonts w:ascii="Times New Roman" w:hAnsi="Times New Roman" w:cs="Times New Roman"/>
                <w:color w:val="000000"/>
                <w:sz w:val="22"/>
                <w:szCs w:val="22"/>
              </w:rPr>
              <w:t xml:space="preserve"> — вес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предельное оцениваемое предложение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Oс</w:t>
            </w:r>
            <w:proofErr w:type="spellEnd"/>
            <w:r w:rsidRPr="00747927">
              <w:rPr>
                <w:rFonts w:ascii="Times New Roman" w:hAnsi="Times New Roman" w:cs="Times New Roman"/>
                <w:color w:val="000000"/>
                <w:sz w:val="22"/>
                <w:szCs w:val="22"/>
              </w:rPr>
              <w:t xml:space="preserve"> — оцениваемое предложение Участника закупки,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Tс</w:t>
            </w:r>
            <w:proofErr w:type="spellEnd"/>
            <w:r w:rsidRPr="00747927">
              <w:rPr>
                <w:rFonts w:ascii="Times New Roman" w:hAnsi="Times New Roman" w:cs="Times New Roman"/>
                <w:color w:val="000000"/>
                <w:sz w:val="22"/>
                <w:szCs w:val="22"/>
              </w:rPr>
              <w:t xml:space="preserve"> — предпочитаемое (целевое) предложение Критерия оценки.</w:t>
            </w:r>
          </w:p>
          <w:p w14:paraId="09E7D5AC" w14:textId="7CE6EF4B" w:rsidR="001F6AD1" w:rsidRPr="00747927" w:rsidRDefault="001F6AD1" w:rsidP="00286809">
            <w:pPr>
              <w:pStyle w:val="af4"/>
              <w:rPr>
                <w:rFonts w:ascii="Times New Roman" w:hAnsi="Times New Roman" w:cs="Times New Roman"/>
                <w:noProof/>
                <w:sz w:val="22"/>
                <w:szCs w:val="22"/>
              </w:rPr>
            </w:pPr>
          </w:p>
        </w:tc>
        <w:tc>
          <w:tcPr>
            <w:tcW w:w="850" w:type="dxa"/>
          </w:tcPr>
          <w:p w14:paraId="1DFCCAA1" w14:textId="4387E4B1"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85</w:t>
            </w:r>
          </w:p>
        </w:tc>
      </w:tr>
      <w:tr w:rsidR="001F6AD1" w:rsidRPr="00747927" w14:paraId="3D6ADC24" w14:textId="77777777" w:rsidTr="001F6AD1">
        <w:tc>
          <w:tcPr>
            <w:tcW w:w="426" w:type="dxa"/>
          </w:tcPr>
          <w:p w14:paraId="2AD3209A" w14:textId="77777777" w:rsidR="001F6AD1" w:rsidRPr="00747927" w:rsidRDefault="001F6AD1" w:rsidP="001F6AD1">
            <w:pPr>
              <w:pStyle w:val="111"/>
              <w:numPr>
                <w:ilvl w:val="0"/>
                <w:numId w:val="19"/>
              </w:numPr>
              <w:ind w:left="0" w:firstLine="0"/>
              <w:rPr>
                <w:rFonts w:ascii="Times New Roman" w:hAnsi="Times New Roman" w:cs="Times New Roman"/>
                <w:sz w:val="22"/>
                <w:szCs w:val="22"/>
              </w:rPr>
            </w:pPr>
          </w:p>
        </w:tc>
        <w:tc>
          <w:tcPr>
            <w:tcW w:w="1871" w:type="dxa"/>
          </w:tcPr>
          <w:p w14:paraId="0096731D" w14:textId="125FAEAF" w:rsidR="001F6AD1" w:rsidRPr="00747927" w:rsidRDefault="00CA58CF"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 xml:space="preserve"> Опыт частичный</w:t>
            </w:r>
          </w:p>
        </w:tc>
        <w:tc>
          <w:tcPr>
            <w:tcW w:w="4538" w:type="dxa"/>
          </w:tcPr>
          <w:p w14:paraId="5371085B" w14:textId="49CA997D" w:rsidR="00551A6B" w:rsidRPr="00747927" w:rsidRDefault="00551A6B" w:rsidP="00551A6B">
            <w:pPr>
              <w:rPr>
                <w:rFonts w:ascii="Times New Roman" w:hAnsi="Times New Roman" w:cs="Times New Roman"/>
                <w:color w:val="000000"/>
                <w:sz w:val="22"/>
                <w:szCs w:val="22"/>
              </w:rPr>
            </w:pPr>
            <w:r w:rsidRPr="00747927">
              <w:rPr>
                <w:rFonts w:ascii="Times New Roman" w:hAnsi="Times New Roman" w:cs="Times New Roman"/>
                <w:color w:val="000000"/>
                <w:sz w:val="22"/>
                <w:szCs w:val="22"/>
              </w:rPr>
              <w:t xml:space="preserve">Количество </w:t>
            </w:r>
            <w:proofErr w:type="gramStart"/>
            <w:r w:rsidR="002A406D">
              <w:rPr>
                <w:rFonts w:ascii="Times New Roman" w:hAnsi="Times New Roman" w:cs="Times New Roman"/>
                <w:color w:val="000000"/>
                <w:sz w:val="22"/>
                <w:szCs w:val="22"/>
              </w:rPr>
              <w:t>надле</w:t>
            </w:r>
            <w:r w:rsidRPr="00747927">
              <w:rPr>
                <w:rFonts w:ascii="Times New Roman" w:hAnsi="Times New Roman" w:cs="Times New Roman"/>
                <w:color w:val="000000"/>
                <w:sz w:val="22"/>
                <w:szCs w:val="22"/>
              </w:rPr>
              <w:t>жаще</w:t>
            </w:r>
            <w:r w:rsidR="002A406D">
              <w:rPr>
                <w:rFonts w:ascii="Times New Roman" w:hAnsi="Times New Roman" w:cs="Times New Roman"/>
                <w:color w:val="000000"/>
                <w:sz w:val="22"/>
                <w:szCs w:val="22"/>
              </w:rPr>
              <w:t xml:space="preserve"> </w:t>
            </w:r>
            <w:r w:rsidRPr="00747927">
              <w:rPr>
                <w:rFonts w:ascii="Times New Roman" w:hAnsi="Times New Roman" w:cs="Times New Roman"/>
                <w:color w:val="000000"/>
                <w:sz w:val="22"/>
                <w:szCs w:val="22"/>
              </w:rPr>
              <w:t xml:space="preserve"> исполненных</w:t>
            </w:r>
            <w:proofErr w:type="gramEnd"/>
            <w:r w:rsidRPr="00747927">
              <w:rPr>
                <w:rFonts w:ascii="Times New Roman" w:hAnsi="Times New Roman" w:cs="Times New Roman"/>
                <w:color w:val="000000"/>
                <w:sz w:val="22"/>
                <w:szCs w:val="22"/>
              </w:rPr>
              <w:t xml:space="preserve"> </w:t>
            </w:r>
            <w:r w:rsidR="001225F9">
              <w:rPr>
                <w:rFonts w:ascii="Times New Roman" w:hAnsi="Times New Roman" w:cs="Times New Roman"/>
                <w:color w:val="000000"/>
                <w:sz w:val="22"/>
                <w:szCs w:val="22"/>
              </w:rPr>
              <w:t xml:space="preserve">договоров по меньшей мере  в части половины этапов </w:t>
            </w:r>
            <w:r w:rsidRPr="00747927">
              <w:rPr>
                <w:rFonts w:ascii="Times New Roman" w:hAnsi="Times New Roman" w:cs="Times New Roman"/>
                <w:color w:val="000000"/>
                <w:sz w:val="22"/>
                <w:szCs w:val="22"/>
              </w:rPr>
              <w:t>согласно критерия аналогичности за последние 36 месяцев до дня размещения закупки</w:t>
            </w:r>
          </w:p>
          <w:p w14:paraId="26CAD7BC" w14:textId="36C25176" w:rsidR="001F6AD1" w:rsidRPr="00747927" w:rsidRDefault="001F6AD1" w:rsidP="00286809">
            <w:pPr>
              <w:pStyle w:val="af4"/>
              <w:rPr>
                <w:rFonts w:ascii="Times New Roman" w:hAnsi="Times New Roman" w:cs="Times New Roman"/>
                <w:noProof/>
                <w:sz w:val="22"/>
                <w:szCs w:val="22"/>
              </w:rPr>
            </w:pPr>
          </w:p>
        </w:tc>
        <w:tc>
          <w:tcPr>
            <w:tcW w:w="2125" w:type="dxa"/>
          </w:tcPr>
          <w:p w14:paraId="4EC3039D" w14:textId="5C3239F3" w:rsidR="001F6AD1" w:rsidRPr="00747927" w:rsidRDefault="00535C16" w:rsidP="00286809">
            <w:pPr>
              <w:pStyle w:val="af4"/>
              <w:rPr>
                <w:rFonts w:ascii="Times New Roman" w:hAnsi="Times New Roman" w:cs="Times New Roman"/>
                <w:noProof/>
                <w:sz w:val="22"/>
                <w:szCs w:val="22"/>
              </w:rPr>
            </w:pPr>
            <w:r>
              <w:rPr>
                <w:rFonts w:ascii="Times New Roman" w:hAnsi="Times New Roman" w:cs="Times New Roman"/>
                <w:noProof/>
                <w:sz w:val="22"/>
                <w:szCs w:val="22"/>
              </w:rPr>
              <w:t>1</w:t>
            </w:r>
          </w:p>
        </w:tc>
        <w:tc>
          <w:tcPr>
            <w:tcW w:w="1842" w:type="dxa"/>
          </w:tcPr>
          <w:p w14:paraId="2A6E8BD8" w14:textId="7669AF42" w:rsidR="001F6AD1" w:rsidRPr="00747927" w:rsidRDefault="00551A6B"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2</w:t>
            </w:r>
          </w:p>
        </w:tc>
        <w:tc>
          <w:tcPr>
            <w:tcW w:w="3968" w:type="dxa"/>
          </w:tcPr>
          <w:p w14:paraId="6DF7AB8B" w14:textId="622122A7" w:rsidR="001F6AD1" w:rsidRPr="00747927" w:rsidRDefault="00084516" w:rsidP="00747927">
            <w:pPr>
              <w:rPr>
                <w:rFonts w:ascii="Times New Roman" w:hAnsi="Times New Roman" w:cs="Times New Roman"/>
                <w:noProof/>
                <w:sz w:val="22"/>
                <w:szCs w:val="22"/>
              </w:rPr>
            </w:pPr>
            <w:proofErr w:type="spellStart"/>
            <w:r w:rsidRPr="00747927">
              <w:rPr>
                <w:rFonts w:ascii="Times New Roman" w:hAnsi="Times New Roman" w:cs="Times New Roman"/>
                <w:color w:val="000000"/>
                <w:sz w:val="22"/>
                <w:szCs w:val="22"/>
              </w:rPr>
              <w:t>Rc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Wc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Oc</w:t>
            </w:r>
            <w:proofErr w:type="spellEnd"/>
            <w:r w:rsidRPr="00747927">
              <w:rPr>
                <w:rFonts w:ascii="Times New Roman" w:hAnsi="Times New Roman" w:cs="Times New Roman"/>
                <w:color w:val="000000"/>
                <w:sz w:val="22"/>
                <w:szCs w:val="22"/>
              </w:rPr>
              <w:t>) / (</w:t>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w:t>
            </w:r>
            <w:proofErr w:type="spellStart"/>
            <w:r w:rsidRPr="00747927">
              <w:rPr>
                <w:rFonts w:ascii="Times New Roman" w:hAnsi="Times New Roman" w:cs="Times New Roman"/>
                <w:color w:val="000000"/>
                <w:sz w:val="22"/>
                <w:szCs w:val="22"/>
              </w:rPr>
              <w:t>Tc</w:t>
            </w:r>
            <w:proofErr w:type="spellEnd"/>
            <w:r w:rsidRPr="00747927">
              <w:rPr>
                <w:rFonts w:ascii="Times New Roman" w:hAnsi="Times New Roman" w:cs="Times New Roman"/>
                <w:color w:val="000000"/>
                <w:sz w:val="22"/>
                <w:szCs w:val="22"/>
              </w:rPr>
              <w:t>)), где</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Rс</w:t>
            </w:r>
            <w:proofErr w:type="spellEnd"/>
            <w:r w:rsidRPr="00747927">
              <w:rPr>
                <w:rFonts w:ascii="Times New Roman" w:hAnsi="Times New Roman" w:cs="Times New Roman"/>
                <w:color w:val="000000"/>
                <w:sz w:val="22"/>
                <w:szCs w:val="22"/>
              </w:rPr>
              <w:t xml:space="preserve"> — рейтинг Заявки относительно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Wс</w:t>
            </w:r>
            <w:proofErr w:type="spellEnd"/>
            <w:r w:rsidRPr="00747927">
              <w:rPr>
                <w:rFonts w:ascii="Times New Roman" w:hAnsi="Times New Roman" w:cs="Times New Roman"/>
                <w:color w:val="000000"/>
                <w:sz w:val="22"/>
                <w:szCs w:val="22"/>
              </w:rPr>
              <w:t xml:space="preserve"> — вес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Lc</w:t>
            </w:r>
            <w:proofErr w:type="spellEnd"/>
            <w:r w:rsidRPr="00747927">
              <w:rPr>
                <w:rFonts w:ascii="Times New Roman" w:hAnsi="Times New Roman" w:cs="Times New Roman"/>
                <w:color w:val="000000"/>
                <w:sz w:val="22"/>
                <w:szCs w:val="22"/>
              </w:rPr>
              <w:t xml:space="preserve"> — предельное оцениваемое предложение Критерия оценки,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Oс</w:t>
            </w:r>
            <w:proofErr w:type="spellEnd"/>
            <w:r w:rsidRPr="00747927">
              <w:rPr>
                <w:rFonts w:ascii="Times New Roman" w:hAnsi="Times New Roman" w:cs="Times New Roman"/>
                <w:color w:val="000000"/>
                <w:sz w:val="22"/>
                <w:szCs w:val="22"/>
              </w:rPr>
              <w:t xml:space="preserve"> — оцениваемое предложение Участника закупки,</w:t>
            </w:r>
            <w:r w:rsidRPr="00747927">
              <w:rPr>
                <w:rFonts w:ascii="Times New Roman" w:hAnsi="Times New Roman" w:cs="Times New Roman"/>
                <w:color w:val="000000"/>
                <w:sz w:val="22"/>
                <w:szCs w:val="22"/>
              </w:rPr>
              <w:br/>
            </w:r>
            <w:proofErr w:type="spellStart"/>
            <w:r w:rsidRPr="00747927">
              <w:rPr>
                <w:rFonts w:ascii="Times New Roman" w:hAnsi="Times New Roman" w:cs="Times New Roman"/>
                <w:color w:val="000000"/>
                <w:sz w:val="22"/>
                <w:szCs w:val="22"/>
              </w:rPr>
              <w:t>Tс</w:t>
            </w:r>
            <w:proofErr w:type="spellEnd"/>
            <w:r w:rsidRPr="00747927">
              <w:rPr>
                <w:rFonts w:ascii="Times New Roman" w:hAnsi="Times New Roman" w:cs="Times New Roman"/>
                <w:color w:val="000000"/>
                <w:sz w:val="22"/>
                <w:szCs w:val="22"/>
              </w:rPr>
              <w:t xml:space="preserve"> — предпочитаемое (целевое) предложение Критерия оценки.</w:t>
            </w:r>
          </w:p>
        </w:tc>
        <w:tc>
          <w:tcPr>
            <w:tcW w:w="850" w:type="dxa"/>
          </w:tcPr>
          <w:p w14:paraId="517CD7AD" w14:textId="628A4333" w:rsidR="001F6AD1" w:rsidRPr="00747927" w:rsidRDefault="00B51A16" w:rsidP="00286809">
            <w:pPr>
              <w:pStyle w:val="af4"/>
              <w:rPr>
                <w:rFonts w:ascii="Times New Roman" w:hAnsi="Times New Roman" w:cs="Times New Roman"/>
                <w:noProof/>
                <w:sz w:val="22"/>
                <w:szCs w:val="22"/>
              </w:rPr>
            </w:pPr>
            <w:r>
              <w:rPr>
                <w:rFonts w:ascii="Times New Roman" w:hAnsi="Times New Roman" w:cs="Times New Roman"/>
                <w:noProof/>
                <w:sz w:val="22"/>
                <w:szCs w:val="22"/>
                <w:lang w:val="en-US"/>
              </w:rPr>
              <w:t>8</w:t>
            </w:r>
            <w:r w:rsidR="00D61B0A">
              <w:rPr>
                <w:rFonts w:ascii="Times New Roman" w:hAnsi="Times New Roman" w:cs="Times New Roman"/>
                <w:noProof/>
                <w:sz w:val="22"/>
                <w:szCs w:val="22"/>
              </w:rPr>
              <w:t>,</w:t>
            </w:r>
            <w:r w:rsidR="00A01350">
              <w:rPr>
                <w:rFonts w:ascii="Times New Roman" w:hAnsi="Times New Roman" w:cs="Times New Roman"/>
                <w:noProof/>
                <w:sz w:val="22"/>
                <w:szCs w:val="22"/>
              </w:rPr>
              <w:t>5</w:t>
            </w:r>
          </w:p>
        </w:tc>
      </w:tr>
      <w:tr w:rsidR="00D77B47" w:rsidRPr="00747927" w14:paraId="6FDEB8AF" w14:textId="77777777" w:rsidTr="001F6AD1">
        <w:tc>
          <w:tcPr>
            <w:tcW w:w="426" w:type="dxa"/>
          </w:tcPr>
          <w:p w14:paraId="2259142D" w14:textId="77777777" w:rsidR="00D77B47" w:rsidRPr="00747927" w:rsidRDefault="00D77B47" w:rsidP="001F6AD1">
            <w:pPr>
              <w:pStyle w:val="111"/>
              <w:numPr>
                <w:ilvl w:val="0"/>
                <w:numId w:val="19"/>
              </w:numPr>
              <w:ind w:left="0" w:firstLine="0"/>
              <w:rPr>
                <w:rFonts w:ascii="Times New Roman" w:hAnsi="Times New Roman" w:cs="Times New Roman"/>
                <w:sz w:val="22"/>
                <w:szCs w:val="22"/>
              </w:rPr>
            </w:pPr>
          </w:p>
        </w:tc>
        <w:tc>
          <w:tcPr>
            <w:tcW w:w="1871" w:type="dxa"/>
          </w:tcPr>
          <w:p w14:paraId="4E67C495" w14:textId="2F542E70" w:rsidR="00D77B47" w:rsidRPr="0074792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Наличие кадровых ресурсов</w:t>
            </w:r>
          </w:p>
        </w:tc>
        <w:tc>
          <w:tcPr>
            <w:tcW w:w="4538" w:type="dxa"/>
          </w:tcPr>
          <w:p w14:paraId="7DED77D8" w14:textId="21FBFDAA" w:rsidR="00D77B47" w:rsidRDefault="009123A5" w:rsidP="005563B5">
            <w:pPr>
              <w:rPr>
                <w:rFonts w:ascii="Calibri" w:hAnsi="Calibri" w:cs="Calibri"/>
                <w:color w:val="000000"/>
                <w:sz w:val="22"/>
                <w:szCs w:val="22"/>
              </w:rPr>
            </w:pPr>
            <w:r w:rsidRPr="004E50E4">
              <w:rPr>
                <w:color w:val="000000"/>
                <w:sz w:val="22"/>
                <w:szCs w:val="22"/>
              </w:rPr>
              <w:t>Обеспеченность кадровыми ресурсами: Справка о кадровых ресурсах (наличие количества персонала с приложением подтверждающих квалификацию документов)</w:t>
            </w:r>
          </w:p>
        </w:tc>
        <w:tc>
          <w:tcPr>
            <w:tcW w:w="2125" w:type="dxa"/>
          </w:tcPr>
          <w:p w14:paraId="1A1B9301" w14:textId="5EF358DE" w:rsidR="00D77B4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Отсутствие  (0)</w:t>
            </w:r>
          </w:p>
        </w:tc>
        <w:tc>
          <w:tcPr>
            <w:tcW w:w="1842" w:type="dxa"/>
          </w:tcPr>
          <w:p w14:paraId="2EE358D1" w14:textId="775958B1" w:rsidR="00D77B47" w:rsidRDefault="009123A5" w:rsidP="00286809">
            <w:pPr>
              <w:pStyle w:val="af4"/>
              <w:rPr>
                <w:rFonts w:ascii="Times New Roman" w:hAnsi="Times New Roman" w:cs="Times New Roman"/>
                <w:noProof/>
                <w:sz w:val="22"/>
                <w:szCs w:val="22"/>
              </w:rPr>
            </w:pPr>
            <w:r w:rsidRPr="004E50E4">
              <w:rPr>
                <w:rFonts w:ascii="Times New Roman" w:hAnsi="Times New Roman" w:cs="Times New Roman"/>
                <w:noProof/>
                <w:sz w:val="22"/>
                <w:szCs w:val="22"/>
              </w:rPr>
              <w:t>Наличие (1)</w:t>
            </w:r>
          </w:p>
        </w:tc>
        <w:tc>
          <w:tcPr>
            <w:tcW w:w="3968" w:type="dxa"/>
          </w:tcPr>
          <w:p w14:paraId="1FE3D4A9" w14:textId="77777777" w:rsidR="009123A5" w:rsidRPr="004E50E4" w:rsidRDefault="009123A5" w:rsidP="009123A5">
            <w:pPr>
              <w:rPr>
                <w:color w:val="000000"/>
                <w:sz w:val="22"/>
                <w:szCs w:val="22"/>
              </w:rPr>
            </w:pPr>
            <w:proofErr w:type="spellStart"/>
            <w:r w:rsidRPr="004E50E4">
              <w:rPr>
                <w:color w:val="000000"/>
                <w:sz w:val="22"/>
                <w:szCs w:val="22"/>
              </w:rPr>
              <w:t>Rc</w:t>
            </w:r>
            <w:proofErr w:type="spellEnd"/>
            <w:r w:rsidRPr="004E50E4">
              <w:rPr>
                <w:color w:val="000000"/>
                <w:sz w:val="22"/>
                <w:szCs w:val="22"/>
              </w:rPr>
              <w:t xml:space="preserve"> = </w:t>
            </w:r>
            <w:proofErr w:type="spellStart"/>
            <w:r w:rsidRPr="004E50E4">
              <w:rPr>
                <w:color w:val="000000"/>
                <w:sz w:val="22"/>
                <w:szCs w:val="22"/>
              </w:rPr>
              <w:t>Wc</w:t>
            </w:r>
            <w:proofErr w:type="spellEnd"/>
            <w:r w:rsidRPr="004E50E4">
              <w:rPr>
                <w:color w:val="000000"/>
                <w:sz w:val="22"/>
                <w:szCs w:val="22"/>
              </w:rPr>
              <w:t xml:space="preserve"> * ((</w:t>
            </w:r>
            <w:proofErr w:type="spellStart"/>
            <w:r w:rsidRPr="004E50E4">
              <w:rPr>
                <w:color w:val="000000"/>
                <w:sz w:val="22"/>
                <w:szCs w:val="22"/>
              </w:rPr>
              <w:t>Lc</w:t>
            </w:r>
            <w:proofErr w:type="spellEnd"/>
            <w:r w:rsidRPr="004E50E4">
              <w:rPr>
                <w:color w:val="000000"/>
                <w:sz w:val="22"/>
                <w:szCs w:val="22"/>
              </w:rPr>
              <w:t xml:space="preserve"> - </w:t>
            </w:r>
            <w:proofErr w:type="spellStart"/>
            <w:r w:rsidRPr="004E50E4">
              <w:rPr>
                <w:color w:val="000000"/>
                <w:sz w:val="22"/>
                <w:szCs w:val="22"/>
              </w:rPr>
              <w:t>Oc</w:t>
            </w:r>
            <w:proofErr w:type="spellEnd"/>
            <w:r w:rsidRPr="004E50E4">
              <w:rPr>
                <w:color w:val="000000"/>
                <w:sz w:val="22"/>
                <w:szCs w:val="22"/>
              </w:rPr>
              <w:t>) / (</w:t>
            </w:r>
            <w:proofErr w:type="spellStart"/>
            <w:r w:rsidRPr="004E50E4">
              <w:rPr>
                <w:color w:val="000000"/>
                <w:sz w:val="22"/>
                <w:szCs w:val="22"/>
              </w:rPr>
              <w:t>Lc</w:t>
            </w:r>
            <w:proofErr w:type="spellEnd"/>
            <w:r w:rsidRPr="004E50E4">
              <w:rPr>
                <w:color w:val="000000"/>
                <w:sz w:val="22"/>
                <w:szCs w:val="22"/>
              </w:rPr>
              <w:t xml:space="preserve"> - </w:t>
            </w:r>
            <w:proofErr w:type="spellStart"/>
            <w:r w:rsidRPr="004E50E4">
              <w:rPr>
                <w:color w:val="000000"/>
                <w:sz w:val="22"/>
                <w:szCs w:val="22"/>
              </w:rPr>
              <w:t>Tc</w:t>
            </w:r>
            <w:proofErr w:type="spellEnd"/>
            <w:r w:rsidRPr="004E50E4">
              <w:rPr>
                <w:color w:val="000000"/>
                <w:sz w:val="22"/>
                <w:szCs w:val="22"/>
              </w:rPr>
              <w:t>)), где</w:t>
            </w:r>
            <w:r w:rsidRPr="004E50E4">
              <w:rPr>
                <w:color w:val="000000"/>
                <w:sz w:val="22"/>
                <w:szCs w:val="22"/>
              </w:rPr>
              <w:br/>
            </w:r>
            <w:proofErr w:type="spellStart"/>
            <w:r w:rsidRPr="004E50E4">
              <w:rPr>
                <w:color w:val="000000"/>
                <w:sz w:val="22"/>
                <w:szCs w:val="22"/>
              </w:rPr>
              <w:t>Rс</w:t>
            </w:r>
            <w:proofErr w:type="spellEnd"/>
            <w:r w:rsidRPr="004E50E4">
              <w:rPr>
                <w:color w:val="000000"/>
                <w:sz w:val="22"/>
                <w:szCs w:val="22"/>
              </w:rPr>
              <w:t xml:space="preserve"> — рейтинг Заявки относительно Критерия оценки,</w:t>
            </w:r>
            <w:r w:rsidRPr="004E50E4">
              <w:rPr>
                <w:color w:val="000000"/>
                <w:sz w:val="22"/>
                <w:szCs w:val="22"/>
              </w:rPr>
              <w:br/>
            </w:r>
            <w:proofErr w:type="spellStart"/>
            <w:r w:rsidRPr="004E50E4">
              <w:rPr>
                <w:color w:val="000000"/>
                <w:sz w:val="22"/>
                <w:szCs w:val="22"/>
              </w:rPr>
              <w:t>Wс</w:t>
            </w:r>
            <w:proofErr w:type="spellEnd"/>
            <w:r w:rsidRPr="004E50E4">
              <w:rPr>
                <w:color w:val="000000"/>
                <w:sz w:val="22"/>
                <w:szCs w:val="22"/>
              </w:rPr>
              <w:t xml:space="preserve"> — вес Критерия оценки,</w:t>
            </w:r>
            <w:r w:rsidRPr="004E50E4">
              <w:rPr>
                <w:color w:val="000000"/>
                <w:sz w:val="22"/>
                <w:szCs w:val="22"/>
              </w:rPr>
              <w:br/>
            </w:r>
            <w:proofErr w:type="spellStart"/>
            <w:r w:rsidRPr="004E50E4">
              <w:rPr>
                <w:color w:val="000000"/>
                <w:sz w:val="22"/>
                <w:szCs w:val="22"/>
              </w:rPr>
              <w:t>Lc</w:t>
            </w:r>
            <w:proofErr w:type="spellEnd"/>
            <w:r w:rsidRPr="004E50E4">
              <w:rPr>
                <w:color w:val="000000"/>
                <w:sz w:val="22"/>
                <w:szCs w:val="22"/>
              </w:rPr>
              <w:t xml:space="preserve"> — предельное оцениваемое предложение Критерия оценки,</w:t>
            </w:r>
            <w:r w:rsidRPr="004E50E4">
              <w:rPr>
                <w:color w:val="000000"/>
                <w:sz w:val="22"/>
                <w:szCs w:val="22"/>
              </w:rPr>
              <w:br/>
            </w:r>
            <w:proofErr w:type="spellStart"/>
            <w:r w:rsidRPr="004E50E4">
              <w:rPr>
                <w:color w:val="000000"/>
                <w:sz w:val="22"/>
                <w:szCs w:val="22"/>
              </w:rPr>
              <w:t>Oс</w:t>
            </w:r>
            <w:proofErr w:type="spellEnd"/>
            <w:r w:rsidRPr="004E50E4">
              <w:rPr>
                <w:color w:val="000000"/>
                <w:sz w:val="22"/>
                <w:szCs w:val="22"/>
              </w:rPr>
              <w:t xml:space="preserve"> — оцениваемое предложение </w:t>
            </w:r>
            <w:r w:rsidRPr="004E50E4">
              <w:rPr>
                <w:color w:val="000000"/>
                <w:sz w:val="22"/>
                <w:szCs w:val="22"/>
              </w:rPr>
              <w:lastRenderedPageBreak/>
              <w:t>Участника закупки,</w:t>
            </w:r>
            <w:r w:rsidRPr="004E50E4">
              <w:rPr>
                <w:color w:val="000000"/>
                <w:sz w:val="22"/>
                <w:szCs w:val="22"/>
              </w:rPr>
              <w:br/>
            </w:r>
            <w:proofErr w:type="spellStart"/>
            <w:r w:rsidRPr="004E50E4">
              <w:rPr>
                <w:color w:val="000000"/>
                <w:sz w:val="22"/>
                <w:szCs w:val="22"/>
              </w:rPr>
              <w:t>Tс</w:t>
            </w:r>
            <w:proofErr w:type="spellEnd"/>
            <w:r w:rsidRPr="004E50E4">
              <w:rPr>
                <w:color w:val="000000"/>
                <w:sz w:val="22"/>
                <w:szCs w:val="22"/>
              </w:rPr>
              <w:t xml:space="preserve"> — предпочитаемое (целевое) предложение Критерия оценки.</w:t>
            </w:r>
          </w:p>
          <w:p w14:paraId="62D32064" w14:textId="77777777" w:rsidR="00D77B47" w:rsidRDefault="00D77B47" w:rsidP="00A25DEB">
            <w:pPr>
              <w:rPr>
                <w:rFonts w:ascii="Calibri" w:hAnsi="Calibri" w:cs="Calibri"/>
                <w:color w:val="000000"/>
                <w:sz w:val="22"/>
                <w:szCs w:val="22"/>
              </w:rPr>
            </w:pPr>
          </w:p>
        </w:tc>
        <w:tc>
          <w:tcPr>
            <w:tcW w:w="850" w:type="dxa"/>
          </w:tcPr>
          <w:p w14:paraId="588E8DB2" w14:textId="631CE72E" w:rsidR="00D77B47" w:rsidRPr="00747927" w:rsidRDefault="00B51A16" w:rsidP="00286809">
            <w:pPr>
              <w:pStyle w:val="af4"/>
              <w:rPr>
                <w:rFonts w:ascii="Times New Roman" w:hAnsi="Times New Roman" w:cs="Times New Roman"/>
                <w:noProof/>
                <w:sz w:val="22"/>
                <w:szCs w:val="22"/>
              </w:rPr>
            </w:pPr>
            <w:r>
              <w:rPr>
                <w:rFonts w:ascii="Times New Roman" w:hAnsi="Times New Roman" w:cs="Times New Roman"/>
                <w:noProof/>
                <w:sz w:val="22"/>
                <w:szCs w:val="22"/>
                <w:lang w:val="en-US"/>
              </w:rPr>
              <w:lastRenderedPageBreak/>
              <w:t>6</w:t>
            </w:r>
            <w:r w:rsidR="009123A5">
              <w:rPr>
                <w:rFonts w:ascii="Times New Roman" w:hAnsi="Times New Roman" w:cs="Times New Roman"/>
                <w:noProof/>
                <w:sz w:val="22"/>
                <w:szCs w:val="22"/>
              </w:rPr>
              <w:t>,</w:t>
            </w:r>
            <w:r w:rsidR="00863E4F">
              <w:rPr>
                <w:rFonts w:ascii="Times New Roman" w:hAnsi="Times New Roman" w:cs="Times New Roman"/>
                <w:noProof/>
                <w:sz w:val="22"/>
                <w:szCs w:val="22"/>
              </w:rPr>
              <w:t>5</w:t>
            </w:r>
          </w:p>
        </w:tc>
      </w:tr>
      <w:tr w:rsidR="00747927" w:rsidRPr="00747927" w14:paraId="25597D16" w14:textId="77777777" w:rsidTr="00B0508F">
        <w:tc>
          <w:tcPr>
            <w:tcW w:w="10802" w:type="dxa"/>
            <w:gridSpan w:val="5"/>
          </w:tcPr>
          <w:p w14:paraId="697C82E0" w14:textId="77777777" w:rsidR="00747927" w:rsidRPr="00747927" w:rsidRDefault="00747927" w:rsidP="00286809">
            <w:pPr>
              <w:pStyle w:val="af4"/>
              <w:rPr>
                <w:rFonts w:ascii="Times New Roman" w:hAnsi="Times New Roman" w:cs="Times New Roman"/>
                <w:noProof/>
                <w:sz w:val="22"/>
                <w:szCs w:val="22"/>
              </w:rPr>
            </w:pPr>
          </w:p>
        </w:tc>
        <w:tc>
          <w:tcPr>
            <w:tcW w:w="3968" w:type="dxa"/>
          </w:tcPr>
          <w:p w14:paraId="68B5B911" w14:textId="3F673D64" w:rsidR="00747927" w:rsidRPr="00747927" w:rsidRDefault="00747927" w:rsidP="00084516">
            <w:pPr>
              <w:rPr>
                <w:rFonts w:ascii="Times New Roman" w:hAnsi="Times New Roman" w:cs="Times New Roman"/>
                <w:color w:val="000000"/>
                <w:sz w:val="22"/>
                <w:szCs w:val="22"/>
              </w:rPr>
            </w:pPr>
            <w:r w:rsidRPr="00747927">
              <w:rPr>
                <w:rFonts w:ascii="Times New Roman" w:hAnsi="Times New Roman" w:cs="Times New Roman"/>
                <w:color w:val="000000"/>
                <w:sz w:val="22"/>
                <w:szCs w:val="22"/>
              </w:rPr>
              <w:t>Итого:</w:t>
            </w:r>
          </w:p>
        </w:tc>
        <w:tc>
          <w:tcPr>
            <w:tcW w:w="850" w:type="dxa"/>
          </w:tcPr>
          <w:p w14:paraId="1E89BE62" w14:textId="7668A5BA" w:rsidR="00747927" w:rsidRPr="00747927" w:rsidRDefault="00747927" w:rsidP="00286809">
            <w:pPr>
              <w:pStyle w:val="af4"/>
              <w:rPr>
                <w:rFonts w:ascii="Times New Roman" w:hAnsi="Times New Roman" w:cs="Times New Roman"/>
                <w:noProof/>
                <w:sz w:val="22"/>
                <w:szCs w:val="22"/>
              </w:rPr>
            </w:pPr>
            <w:r w:rsidRPr="00747927">
              <w:rPr>
                <w:rFonts w:ascii="Times New Roman" w:hAnsi="Times New Roman" w:cs="Times New Roman"/>
                <w:noProof/>
                <w:sz w:val="22"/>
                <w:szCs w:val="22"/>
              </w:rPr>
              <w:t>100,0</w:t>
            </w:r>
          </w:p>
        </w:tc>
      </w:tr>
      <w:bookmarkEnd w:id="23"/>
      <w:bookmarkEnd w:id="26"/>
    </w:tbl>
    <w:p w14:paraId="0052237D" w14:textId="77777777" w:rsidR="007D3ED1" w:rsidRPr="008347E5" w:rsidRDefault="007D3ED1" w:rsidP="001F6AD1">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5F908D" w14:textId="77777777" w:rsidR="004D5EC1" w:rsidRDefault="004D5EC1" w:rsidP="00D225C0">
      <w:r>
        <w:separator/>
      </w:r>
    </w:p>
    <w:p w14:paraId="393953E7" w14:textId="77777777" w:rsidR="004D5EC1" w:rsidRDefault="004D5EC1"/>
  </w:endnote>
  <w:endnote w:type="continuationSeparator" w:id="0">
    <w:p w14:paraId="35A01B89" w14:textId="77777777" w:rsidR="004D5EC1" w:rsidRDefault="004D5EC1" w:rsidP="00D225C0">
      <w:r>
        <w:continuationSeparator/>
      </w:r>
    </w:p>
    <w:p w14:paraId="5A4D2AD6" w14:textId="77777777" w:rsidR="004D5EC1" w:rsidRDefault="004D5EC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9DD2D98F-E1C2-418A-A184-61317BB584A8}"/>
    <w:embedBold r:id="rId2" w:fontKey="{0805BBE6-554E-4D08-84B1-936B6625BA16}"/>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0B8CA99B-C4B4-42A3-95DE-C987C18803E5}"/>
  </w:font>
  <w:font w:name="Segoe UI">
    <w:panose1 w:val="020B0502040204020203"/>
    <w:charset w:val="CC"/>
    <w:family w:val="swiss"/>
    <w:pitch w:val="variable"/>
    <w:sig w:usb0="E4002EFF" w:usb1="C000E47F" w:usb2="00000009" w:usb3="00000000" w:csb0="000001FF" w:csb1="00000000"/>
    <w:embedRegular r:id="rId4" w:fontKey="{3132FEEB-0D03-4340-BB1C-FB1A3CF874A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 w14:paraId="210F1D9A" w14:textId="61B835B1" w:rsidR="00DD77B3" w:rsidRDefault="004D5EC1" w:rsidP="00D70D2B">
            <w:pPr>
              <w:pStyle w:val="aff1"/>
              <w:jc w:val="right"/>
            </w:pPr>
            <w:r>
              <w:fldChar w:fldCharType="begin"/>
            </w:r>
            <w:r>
              <w:instrText xml:space="preserve"> REF  НомерВПланеЗакупки  \* MERGEFORMAT </w:instrText>
            </w:r>
            <w:r>
              <w:fldChar w:fldCharType="separate"/>
            </w:r>
            <w:permStart w:id="574441744" w:edGrp="everyone"/>
            <w:permStart w:id="1625434837" w:edGrp="everyone"/>
            <w:permStart w:id="1240419127" w:edGrp="everyone"/>
            <w:permStart w:id="249311245" w:edGrp="everyone"/>
            <w:permStart w:id="1673210798" w:edGrp="everyone"/>
            <w:permStart w:id="1007226391" w:edGrp="everyone"/>
            <w:permStart w:id="1914469383" w:edGrp="everyone"/>
            <w:permStart w:id="1613513097" w:edGrp="everyone"/>
            <w:permStart w:id="2085899645" w:edGrp="everyone"/>
            <w:permStart w:id="1666145194" w:edGrp="everyone"/>
            <w:permStart w:id="2006066047" w:edGrp="everyone"/>
            <w:permStart w:id="1673620509" w:edGrp="everyone"/>
            <w:permStart w:id="1822849938" w:edGrp="everyone"/>
            <w:permStart w:id="1665931364" w:edGrp="everyone"/>
            <w:permStart w:id="243876911" w:edGrp="everyone"/>
            <w:permStart w:id="1854015967" w:edGrp="everyone"/>
            <w:permStart w:id="1986595933" w:edGrp="everyone"/>
            <w:permStart w:id="1360594065" w:edGrp="everyone"/>
            <w:permStart w:id="1896970711" w:edGrp="everyone"/>
            <w:permStart w:id="1195769937" w:edGrp="everyone"/>
            <w:sdt>
              <w:sdtPr>
                <w:alias w:val="Номер в плане закупок"/>
                <w:tag w:val="Номер в плане закупок"/>
                <w:id w:val="-1804075485"/>
                <w:placeholder>
                  <w:docPart w:val="CFA3A02E637740008C90BCDA5AC9AA75"/>
                </w:placeholder>
                <w15:color w:val="FFFF00"/>
              </w:sdtPr>
              <w:sdtEndPr>
                <w:rPr>
                  <w:noProof/>
                </w:rPr>
              </w:sdtEndPr>
              <w:sdtContent>
                <w:r w:rsidR="006A7C07">
                  <w:rPr>
                    <w:noProof/>
                  </w:rPr>
                  <w:t>«1349»</w:t>
                </w:r>
              </w:sdtContent>
            </w:sdt>
            <w:permEnd w:id="574441744"/>
            <w:permEnd w:id="1625434837"/>
            <w:permEnd w:id="1240419127"/>
            <w:permEnd w:id="249311245"/>
            <w:permEnd w:id="1673210798"/>
            <w:permEnd w:id="1007226391"/>
            <w:permEnd w:id="1914469383"/>
            <w:permEnd w:id="1613513097"/>
            <w:permEnd w:id="2085899645"/>
            <w:permEnd w:id="1666145194"/>
            <w:permEnd w:id="2006066047"/>
            <w:permEnd w:id="1673620509"/>
            <w:permEnd w:id="1822849938"/>
            <w:permEnd w:id="1665931364"/>
            <w:permEnd w:id="243876911"/>
            <w:permEnd w:id="1854015967"/>
            <w:permEnd w:id="1986595933"/>
            <w:permEnd w:id="1360594065"/>
            <w:permEnd w:id="1896970711"/>
            <w:permEnd w:id="1195769937"/>
            <w:r>
              <w:rPr>
                <w:noProof/>
              </w:rPr>
              <w:fldChar w:fldCharType="end"/>
            </w:r>
            <w:r w:rsidR="00DD77B3">
              <w:t xml:space="preserve"> </w:t>
            </w:r>
            <w:r w:rsidR="00DD77B3" w:rsidRPr="00973491">
              <w:rPr>
                <w:rStyle w:val="affff7"/>
              </w:rPr>
              <w:t xml:space="preserve">   |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4E5982">
              <w:rPr>
                <w:rStyle w:val="affff7"/>
                <w:noProof/>
              </w:rPr>
              <w:t>2</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4E5982">
              <w:rPr>
                <w:rStyle w:val="affff7"/>
                <w:noProof/>
              </w:rPr>
              <w:t>31</w:t>
            </w:r>
            <w:r w:rsidR="00DD77B3"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3C96B924" w14:textId="6094731C" w:rsidR="00DD77B3" w:rsidRDefault="00E75C14" w:rsidP="009C694D">
        <w:pPr>
          <w:pStyle w:val="aff1"/>
          <w:tabs>
            <w:tab w:val="clear" w:pos="4677"/>
            <w:tab w:val="clear" w:pos="9355"/>
          </w:tabs>
          <w:ind w:right="83"/>
          <w:jc w:val="right"/>
        </w:pPr>
        <w:fldSimple w:instr=" REF  НомерВПланеЗакупки  \* MERGEFORMAT ">
          <w:permStart w:id="1122633412" w:edGrp="everyone"/>
          <w:permStart w:id="250504061" w:edGrp="everyone"/>
          <w:permStart w:id="1228501978" w:edGrp="everyone"/>
          <w:permStart w:id="593717192" w:edGrp="everyone"/>
          <w:permStart w:id="1536186419" w:edGrp="everyone"/>
          <w:permStart w:id="447820980" w:edGrp="everyone"/>
          <w:permStart w:id="1128626212" w:edGrp="everyone"/>
          <w:permStart w:id="958496297" w:edGrp="everyone"/>
          <w:permStart w:id="1364022776" w:edGrp="everyone"/>
          <w:permStart w:id="1880304304" w:edGrp="everyone"/>
          <w:permStart w:id="1136283467" w:edGrp="everyone"/>
          <w:permStart w:id="631532234" w:edGrp="everyone"/>
          <w:permStart w:id="824719271" w:edGrp="everyone"/>
          <w:permStart w:id="916524981" w:edGrp="everyone"/>
          <w:permStart w:id="805404027" w:edGrp="everyone"/>
          <w:permStart w:id="1279020328" w:edGrp="everyone"/>
          <w:permStart w:id="986410596" w:edGrp="everyone"/>
          <w:permStart w:id="787170856" w:edGrp="everyone"/>
          <w:permStart w:id="1245322977" w:edGrp="everyone"/>
          <w:permStart w:id="849890817" w:edGrp="everyone"/>
          <w:permStart w:id="1820140662" w:edGrp="everyone"/>
          <w:permStart w:id="700201618" w:edGrp="everyone"/>
          <w:permStart w:id="2136624366" w:edGrp="everyone"/>
          <w:permStart w:id="777781865" w:edGrp="everyone"/>
          <w:permStart w:id="1531462488" w:edGrp="everyone"/>
          <w:permStart w:id="258618361" w:edGrp="everyone"/>
          <w:permStart w:id="86247951" w:edGrp="everyone"/>
          <w:permStart w:id="85940199" w:edGrp="everyone"/>
          <w:permStart w:id="856630648" w:edGrp="everyone"/>
          <w:permStart w:id="1903366747" w:edGrp="everyone"/>
          <w:permStart w:id="513282813" w:edGrp="everyone"/>
          <w:permStart w:id="1975940863" w:edGrp="everyone"/>
          <w:permStart w:id="1688010930" w:edGrp="everyone"/>
          <w:permStart w:id="230372085" w:edGrp="everyone"/>
          <w:permStart w:id="1954445506" w:edGrp="everyone"/>
          <w:permStart w:id="1339315440" w:edGrp="everyone"/>
          <w:permStart w:id="1022840144" w:edGrp="everyone"/>
          <w:permStart w:id="2126586458" w:edGrp="everyone"/>
          <w:permStart w:id="1387009480" w:edGrp="everyone"/>
          <w:permStart w:id="762538582" w:edGrp="everyone"/>
          <w:permStart w:id="1015894416" w:edGrp="everyone"/>
          <w:permStart w:id="2029140948" w:edGrp="everyone"/>
          <w:permStart w:id="1083389676" w:edGrp="everyone"/>
          <w:permStart w:id="1036130209" w:edGrp="everyone"/>
          <w:permStart w:id="1473543385" w:edGrp="everyone"/>
          <w:permStart w:id="928986233" w:edGrp="everyone"/>
          <w:permStart w:id="1158706251" w:edGrp="everyone"/>
          <w:permStart w:id="274278816" w:edGrp="everyone"/>
          <w:permStart w:id="793858094" w:edGrp="everyone"/>
          <w:permStart w:id="1581150964" w:edGrp="everyone"/>
          <w:permStart w:id="97203346" w:edGrp="everyone"/>
          <w:permStart w:id="1839296165" w:edGrp="everyone"/>
          <w:permStart w:id="682101877" w:edGrp="everyone"/>
          <w:permStart w:id="429025450" w:edGrp="everyone"/>
          <w:permStart w:id="1907372127" w:edGrp="everyone"/>
          <w:permStart w:id="450378419" w:edGrp="everyone"/>
          <w:permStart w:id="498664691" w:edGrp="everyone"/>
          <w:permStart w:id="655125371" w:edGrp="everyone"/>
          <w:permStart w:id="1039872628" w:edGrp="everyone"/>
          <w:permStart w:id="1167135002" w:edGrp="everyone"/>
          <w:permStart w:id="1882196614" w:edGrp="everyone"/>
          <w:permStart w:id="374685316" w:edGrp="everyone"/>
          <w:permStart w:id="1698783844" w:edGrp="everyone"/>
          <w:permStart w:id="1943358458" w:edGrp="everyone"/>
          <w:permStart w:id="908201325" w:edGrp="everyone"/>
          <w:permStart w:id="1893954980" w:edGrp="everyone"/>
          <w:permStart w:id="626163507" w:edGrp="everyone"/>
          <w:permStart w:id="1911844407" w:edGrp="everyone"/>
          <w:permStart w:id="366174758" w:edGrp="everyone"/>
          <w:permStart w:id="1218670164" w:edGrp="everyone"/>
          <w:permStart w:id="1524650201" w:edGrp="everyone"/>
          <w:permStart w:id="1879441667" w:edGrp="everyone"/>
          <w:permStart w:id="1000101100" w:edGrp="everyone"/>
          <w:permStart w:id="1167459362" w:edGrp="everyone"/>
          <w:permStart w:id="231425145" w:edGrp="everyone"/>
          <w:permStart w:id="205805427" w:edGrp="everyone"/>
          <w:permStart w:id="967060834" w:edGrp="everyone"/>
          <w:permStart w:id="1377567699" w:edGrp="everyone"/>
          <w:permStart w:id="970604132" w:edGrp="everyone"/>
          <w:permStart w:id="1796805695" w:edGrp="everyone"/>
          <w:permStart w:id="1465743426" w:edGrp="everyone"/>
          <w:permStart w:id="1844923529" w:edGrp="everyone"/>
          <w:permStart w:id="1187536970" w:edGrp="everyone"/>
          <w:permStart w:id="1787312113" w:edGrp="everyone"/>
          <w:permStart w:id="1283731514" w:edGrp="everyone"/>
          <w:permStart w:id="1669676068" w:edGrp="everyone"/>
          <w:permStart w:id="62600552" w:edGrp="everyone"/>
          <w:permStart w:id="811353627" w:edGrp="everyone"/>
          <w:permStart w:id="1925739083" w:edGrp="everyone"/>
          <w:permStart w:id="91702032" w:edGrp="everyone"/>
          <w:permStart w:id="1063870108" w:edGrp="everyone"/>
          <w:permStart w:id="794123244" w:edGrp="everyone"/>
          <w:permStart w:id="86115931" w:edGrp="everyone"/>
          <w:permStart w:id="767494685" w:edGrp="everyone"/>
          <w:permStart w:id="690827274" w:edGrp="everyone"/>
          <w:permStart w:id="1499357205" w:edGrp="everyone"/>
          <w:permStart w:id="904210909" w:edGrp="everyone"/>
          <w:permStart w:id="1057183507" w:edGrp="everyone"/>
          <w:permStart w:id="631645830" w:edGrp="everyone"/>
          <w:permStart w:id="1367017660" w:edGrp="everyone"/>
          <w:permStart w:id="1727928113" w:edGrp="everyone"/>
          <w:permStart w:id="200565259" w:edGrp="everyone"/>
          <w:permStart w:id="2086679745" w:edGrp="everyone"/>
          <w:permStart w:id="1708601903" w:edGrp="everyone"/>
          <w:permStart w:id="285623190" w:edGrp="everyone"/>
          <w:permStart w:id="1834176553" w:edGrp="everyone"/>
          <w:permStart w:id="111633481" w:edGrp="everyone"/>
          <w:permStart w:id="303658779" w:edGrp="everyone"/>
          <w:permStart w:id="1534919935" w:edGrp="everyone"/>
          <w:permStart w:id="1202261764" w:edGrp="everyone"/>
          <w:permStart w:id="253780191" w:edGrp="everyone"/>
          <w:permStart w:id="729285055" w:edGrp="everyone"/>
          <w:permStart w:id="104094245" w:edGrp="everyone"/>
          <w:permStart w:id="2036079476" w:edGrp="everyone"/>
          <w:permStart w:id="436541308" w:edGrp="everyone"/>
          <w:permStart w:id="263153010" w:edGrp="everyone"/>
          <w:permStart w:id="888753955" w:edGrp="everyone"/>
          <w:permStart w:id="581794127" w:edGrp="everyone"/>
          <w:permStart w:id="1814302366" w:edGrp="everyone"/>
          <w:permStart w:id="1569748908" w:edGrp="everyone"/>
          <w:permStart w:id="340859038" w:edGrp="everyone"/>
          <w:permStart w:id="1876696164" w:edGrp="everyone"/>
          <w:permStart w:id="1572021165" w:edGrp="everyone"/>
          <w:permStart w:id="584281339" w:edGrp="everyone"/>
          <w:permStart w:id="280701941" w:edGrp="everyone"/>
          <w:permStart w:id="870021609" w:edGrp="everyone"/>
          <w:permStart w:id="1407585339" w:edGrp="everyone"/>
          <w:permStart w:id="1171746841" w:edGrp="everyone"/>
          <w:permStart w:id="701107231" w:edGrp="everyone"/>
          <w:permStart w:id="1501455865" w:edGrp="everyone"/>
          <w:permStart w:id="1749290587" w:edGrp="everyone"/>
          <w:permStart w:id="1676104778" w:edGrp="everyone"/>
          <w:permStart w:id="1666669352" w:edGrp="everyone"/>
          <w:permStart w:id="409025750" w:edGrp="everyone"/>
          <w:permStart w:id="575044713" w:edGrp="everyone"/>
          <w:permStart w:id="239080856" w:edGrp="everyone"/>
          <w:permStart w:id="1361273117" w:edGrp="everyone"/>
          <w:permStart w:id="694904926" w:edGrp="everyone"/>
          <w:permStart w:id="1034688891" w:edGrp="everyone"/>
          <w:permStart w:id="1813660462" w:edGrp="everyone"/>
          <w:permStart w:id="1658090963" w:edGrp="everyone"/>
          <w:permStart w:id="1986407903" w:edGrp="everyone"/>
          <w:permStart w:id="1564606949" w:edGrp="everyone"/>
          <w:permStart w:id="265713255" w:edGrp="everyone"/>
          <w:permStart w:id="1889879984" w:edGrp="everyone"/>
          <w:permStart w:id="162082642" w:edGrp="everyone"/>
          <w:permStart w:id="945311073" w:edGrp="everyone"/>
          <w:permStart w:id="693196863" w:edGrp="everyone"/>
          <w:permStart w:id="2116112218" w:edGrp="everyone"/>
          <w:permStart w:id="1718486215" w:edGrp="everyone"/>
          <w:permStart w:id="853367588" w:edGrp="everyone"/>
          <w:permStart w:id="250169118" w:edGrp="everyone"/>
          <w:permStart w:id="1746151475" w:edGrp="everyone"/>
          <w:permStart w:id="484978554" w:edGrp="everyone"/>
          <w:permStart w:id="1063326015" w:edGrp="everyone"/>
          <w:permStart w:id="1588166393" w:edGrp="everyone"/>
          <w:permStart w:id="72684327" w:edGrp="everyone"/>
          <w:permStart w:id="352390545" w:edGrp="everyone"/>
          <w:permStart w:id="1771333718" w:edGrp="everyone"/>
          <w:permStart w:id="2099577978" w:edGrp="everyone"/>
          <w:permStart w:id="1148549619" w:edGrp="everyone"/>
          <w:sdt>
            <w:sdtPr>
              <w:alias w:val="Номер в плане закупок"/>
              <w:tag w:val="Номер в плане закупок"/>
              <w:id w:val="-1708335950"/>
              <w:placeholder>
                <w:docPart w:val="C4768F610A524C25A789AC0AA2CBFB9A"/>
              </w:placeholder>
              <w15:color w:val="FFFF00"/>
            </w:sdtPr>
            <w:sdtContent>
              <w:r w:rsidR="006A7C07">
                <w:t>«1349»</w:t>
              </w:r>
            </w:sdtContent>
          </w:sdt>
          <w:permEnd w:id="1122633412"/>
          <w:permEnd w:id="250504061"/>
          <w:permEnd w:id="1228501978"/>
          <w:permEnd w:id="593717192"/>
          <w:permEnd w:id="1536186419"/>
          <w:permEnd w:id="447820980"/>
          <w:permEnd w:id="1128626212"/>
          <w:permEnd w:id="958496297"/>
          <w:permEnd w:id="1364022776"/>
          <w:permEnd w:id="1880304304"/>
          <w:permEnd w:id="1136283467"/>
          <w:permEnd w:id="631532234"/>
          <w:permEnd w:id="824719271"/>
          <w:permEnd w:id="916524981"/>
          <w:permEnd w:id="805404027"/>
          <w:permEnd w:id="1279020328"/>
          <w:permEnd w:id="986410596"/>
          <w:permEnd w:id="787170856"/>
          <w:permEnd w:id="1245322977"/>
          <w:permEnd w:id="849890817"/>
          <w:permEnd w:id="1820140662"/>
          <w:permEnd w:id="700201618"/>
          <w:permEnd w:id="2136624366"/>
          <w:permEnd w:id="777781865"/>
          <w:permEnd w:id="1531462488"/>
          <w:permEnd w:id="258618361"/>
          <w:permEnd w:id="86247951"/>
          <w:permEnd w:id="85940199"/>
          <w:permEnd w:id="856630648"/>
          <w:permEnd w:id="1903366747"/>
          <w:permEnd w:id="513282813"/>
          <w:permEnd w:id="1975940863"/>
          <w:permEnd w:id="1688010930"/>
          <w:permEnd w:id="230372085"/>
          <w:permEnd w:id="1954445506"/>
          <w:permEnd w:id="1339315440"/>
          <w:permEnd w:id="1022840144"/>
          <w:permEnd w:id="2126586458"/>
          <w:permEnd w:id="1387009480"/>
          <w:permEnd w:id="762538582"/>
          <w:permEnd w:id="1015894416"/>
          <w:permEnd w:id="2029140948"/>
          <w:permEnd w:id="1083389676"/>
          <w:permEnd w:id="1036130209"/>
          <w:permEnd w:id="1473543385"/>
          <w:permEnd w:id="928986233"/>
          <w:permEnd w:id="1158706251"/>
          <w:permEnd w:id="274278816"/>
          <w:permEnd w:id="793858094"/>
          <w:permEnd w:id="1581150964"/>
          <w:permEnd w:id="97203346"/>
          <w:permEnd w:id="1839296165"/>
          <w:permEnd w:id="682101877"/>
          <w:permEnd w:id="429025450"/>
          <w:permEnd w:id="1907372127"/>
          <w:permEnd w:id="450378419"/>
          <w:permEnd w:id="498664691"/>
          <w:permEnd w:id="655125371"/>
          <w:permEnd w:id="1039872628"/>
          <w:permEnd w:id="1167135002"/>
          <w:permEnd w:id="1882196614"/>
          <w:permEnd w:id="374685316"/>
          <w:permEnd w:id="1698783844"/>
          <w:permEnd w:id="1943358458"/>
          <w:permEnd w:id="908201325"/>
          <w:permEnd w:id="1893954980"/>
          <w:permEnd w:id="626163507"/>
          <w:permEnd w:id="1911844407"/>
          <w:permEnd w:id="366174758"/>
          <w:permEnd w:id="1218670164"/>
          <w:permEnd w:id="1524650201"/>
          <w:permEnd w:id="1879441667"/>
          <w:permEnd w:id="1000101100"/>
          <w:permEnd w:id="1167459362"/>
          <w:permEnd w:id="231425145"/>
          <w:permEnd w:id="205805427"/>
          <w:permEnd w:id="967060834"/>
          <w:permEnd w:id="1377567699"/>
          <w:permEnd w:id="970604132"/>
          <w:permEnd w:id="1796805695"/>
          <w:permEnd w:id="1465743426"/>
          <w:permEnd w:id="1844923529"/>
          <w:permEnd w:id="1187536970"/>
          <w:permEnd w:id="1787312113"/>
          <w:permEnd w:id="1283731514"/>
          <w:permEnd w:id="1669676068"/>
          <w:permEnd w:id="62600552"/>
          <w:permEnd w:id="811353627"/>
          <w:permEnd w:id="1925739083"/>
          <w:permEnd w:id="91702032"/>
          <w:permEnd w:id="1063870108"/>
          <w:permEnd w:id="794123244"/>
          <w:permEnd w:id="86115931"/>
          <w:permEnd w:id="767494685"/>
          <w:permEnd w:id="690827274"/>
          <w:permEnd w:id="1499357205"/>
          <w:permEnd w:id="904210909"/>
          <w:permEnd w:id="1057183507"/>
          <w:permEnd w:id="631645830"/>
          <w:permEnd w:id="1367017660"/>
          <w:permEnd w:id="1727928113"/>
          <w:permEnd w:id="200565259"/>
          <w:permEnd w:id="2086679745"/>
          <w:permEnd w:id="1708601903"/>
          <w:permEnd w:id="285623190"/>
          <w:permEnd w:id="1834176553"/>
          <w:permEnd w:id="111633481"/>
          <w:permEnd w:id="303658779"/>
          <w:permEnd w:id="1534919935"/>
          <w:permEnd w:id="1202261764"/>
          <w:permEnd w:id="253780191"/>
          <w:permEnd w:id="729285055"/>
          <w:permEnd w:id="104094245"/>
          <w:permEnd w:id="2036079476"/>
          <w:permEnd w:id="436541308"/>
          <w:permEnd w:id="263153010"/>
          <w:permEnd w:id="888753955"/>
          <w:permEnd w:id="581794127"/>
          <w:permEnd w:id="1814302366"/>
          <w:permEnd w:id="1569748908"/>
          <w:permEnd w:id="340859038"/>
          <w:permEnd w:id="1876696164"/>
          <w:permEnd w:id="1572021165"/>
          <w:permEnd w:id="584281339"/>
          <w:permEnd w:id="280701941"/>
          <w:permEnd w:id="870021609"/>
          <w:permEnd w:id="1407585339"/>
          <w:permEnd w:id="1171746841"/>
          <w:permEnd w:id="701107231"/>
          <w:permEnd w:id="1501455865"/>
          <w:permEnd w:id="1749290587"/>
          <w:permEnd w:id="1676104778"/>
          <w:permEnd w:id="1666669352"/>
          <w:permEnd w:id="409025750"/>
          <w:permEnd w:id="575044713"/>
          <w:permEnd w:id="239080856"/>
          <w:permEnd w:id="1361273117"/>
          <w:permEnd w:id="694904926"/>
          <w:permEnd w:id="1034688891"/>
          <w:permEnd w:id="1813660462"/>
          <w:permEnd w:id="1658090963"/>
          <w:permEnd w:id="1986407903"/>
          <w:permEnd w:id="1564606949"/>
          <w:permEnd w:id="265713255"/>
          <w:permEnd w:id="1889879984"/>
          <w:permEnd w:id="162082642"/>
          <w:permEnd w:id="945311073"/>
          <w:permEnd w:id="693196863"/>
          <w:permEnd w:id="2116112218"/>
          <w:permEnd w:id="1718486215"/>
          <w:permEnd w:id="853367588"/>
          <w:permEnd w:id="250169118"/>
          <w:permEnd w:id="1746151475"/>
          <w:permEnd w:id="484978554"/>
          <w:permEnd w:id="1063326015"/>
          <w:permEnd w:id="1588166393"/>
          <w:permEnd w:id="72684327"/>
          <w:permEnd w:id="352390545"/>
          <w:permEnd w:id="1771333718"/>
          <w:permEnd w:id="2099577978"/>
          <w:permEnd w:id="1148549619"/>
        </w:fldSimple>
        <w:r w:rsidR="00DD77B3">
          <w:t xml:space="preserve">   </w:t>
        </w:r>
        <w:sdt>
          <w:sdtPr>
            <w:id w:val="1263953099"/>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02F9F230" w14:textId="466296A6" w:rsidR="00DD77B3" w:rsidRDefault="00E75C14" w:rsidP="00793545">
        <w:pPr>
          <w:pStyle w:val="aff1"/>
          <w:tabs>
            <w:tab w:val="clear" w:pos="4677"/>
            <w:tab w:val="clear" w:pos="9355"/>
          </w:tabs>
          <w:ind w:right="140"/>
          <w:jc w:val="right"/>
        </w:pPr>
        <w:fldSimple w:instr=" REF  НомерВПланеЗакупки  \* MERGEFORMAT ">
          <w:permStart w:id="1972766636" w:edGrp="everyone"/>
          <w:permStart w:id="1448299500" w:edGrp="everyone"/>
          <w:permStart w:id="1781300852" w:edGrp="everyone"/>
          <w:permStart w:id="563824721" w:edGrp="everyone"/>
          <w:permStart w:id="112474088" w:edGrp="everyone"/>
          <w:permStart w:id="1347895038" w:edGrp="everyone"/>
          <w:permStart w:id="1917220611" w:edGrp="everyone"/>
          <w:permStart w:id="242103372" w:edGrp="everyone"/>
          <w:permStart w:id="829314137" w:edGrp="everyone"/>
          <w:permStart w:id="456135801" w:edGrp="everyone"/>
          <w:permStart w:id="1823355639" w:edGrp="everyone"/>
          <w:permStart w:id="1738088348" w:edGrp="everyone"/>
          <w:permStart w:id="1513038551" w:edGrp="everyone"/>
          <w:permStart w:id="867369147" w:edGrp="everyone"/>
          <w:permStart w:id="517871754" w:edGrp="everyone"/>
          <w:permStart w:id="2012697491" w:edGrp="everyone"/>
          <w:permStart w:id="840894635" w:edGrp="everyone"/>
          <w:permStart w:id="1555697286" w:edGrp="everyone"/>
          <w:permStart w:id="243013036" w:edGrp="everyone"/>
          <w:permStart w:id="2064737840" w:edGrp="everyone"/>
          <w:permStart w:id="917701899" w:edGrp="everyone"/>
          <w:permStart w:id="400173615" w:edGrp="everyone"/>
          <w:permStart w:id="211894693" w:edGrp="everyone"/>
          <w:permStart w:id="786703943" w:edGrp="everyone"/>
          <w:permStart w:id="1760502585" w:edGrp="everyone"/>
          <w:permStart w:id="832796073" w:edGrp="everyone"/>
          <w:permStart w:id="1255371495" w:edGrp="everyone"/>
          <w:permStart w:id="1886994402" w:edGrp="everyone"/>
          <w:permStart w:id="1905141681" w:edGrp="everyone"/>
          <w:permStart w:id="896800860" w:edGrp="everyone"/>
          <w:permStart w:id="491478856" w:edGrp="everyone"/>
          <w:permStart w:id="530318713" w:edGrp="everyone"/>
          <w:permStart w:id="1774672797" w:edGrp="everyone"/>
          <w:permStart w:id="122180746" w:edGrp="everyone"/>
          <w:permStart w:id="1528133181" w:edGrp="everyone"/>
          <w:permStart w:id="1496189410" w:edGrp="everyone"/>
          <w:permStart w:id="1490224963" w:edGrp="everyone"/>
          <w:permStart w:id="952786150" w:edGrp="everyone"/>
          <w:permStart w:id="1623282395" w:edGrp="everyone"/>
          <w:permStart w:id="1383212015" w:edGrp="everyone"/>
          <w:permStart w:id="1072509102" w:edGrp="everyone"/>
          <w:permStart w:id="1011427548" w:edGrp="everyone"/>
          <w:permStart w:id="1117390729" w:edGrp="everyone"/>
          <w:permStart w:id="346243873" w:edGrp="everyone"/>
          <w:permStart w:id="782592438" w:edGrp="everyone"/>
          <w:permStart w:id="675428996" w:edGrp="everyone"/>
          <w:permStart w:id="134159861" w:edGrp="everyone"/>
          <w:permStart w:id="1484025805" w:edGrp="everyone"/>
          <w:permStart w:id="1811294176" w:edGrp="everyone"/>
          <w:permStart w:id="1063877101" w:edGrp="everyone"/>
          <w:permStart w:id="705847183" w:edGrp="everyone"/>
          <w:permStart w:id="999633090" w:edGrp="everyone"/>
          <w:permStart w:id="1340281181" w:edGrp="everyone"/>
          <w:permStart w:id="565672788" w:edGrp="everyone"/>
          <w:permStart w:id="1278547724" w:edGrp="everyone"/>
          <w:permStart w:id="1469866005" w:edGrp="everyone"/>
          <w:permStart w:id="835926377" w:edGrp="everyone"/>
          <w:permStart w:id="923807791" w:edGrp="everyone"/>
          <w:permStart w:id="953290867" w:edGrp="everyone"/>
          <w:permStart w:id="1519787395" w:edGrp="everyone"/>
          <w:permStart w:id="94205689" w:edGrp="everyone"/>
          <w:permStart w:id="539694231" w:edGrp="everyone"/>
          <w:permStart w:id="1905347414" w:edGrp="everyone"/>
          <w:permStart w:id="212212290" w:edGrp="everyone"/>
          <w:permStart w:id="1084845868" w:edGrp="everyone"/>
          <w:permStart w:id="174147982" w:edGrp="everyone"/>
          <w:permStart w:id="1797281109" w:edGrp="everyone"/>
          <w:permStart w:id="674328017" w:edGrp="everyone"/>
          <w:permStart w:id="599990541" w:edGrp="everyone"/>
          <w:permStart w:id="2141665813" w:edGrp="everyone"/>
          <w:permStart w:id="397282124" w:edGrp="everyone"/>
          <w:permStart w:id="1077881890" w:edGrp="everyone"/>
          <w:permStart w:id="867068278" w:edGrp="everyone"/>
          <w:permStart w:id="1345805917" w:edGrp="everyone"/>
          <w:permStart w:id="1883308568" w:edGrp="everyone"/>
          <w:permStart w:id="2028947346" w:edGrp="everyone"/>
          <w:permStart w:id="1485393156" w:edGrp="everyone"/>
          <w:permStart w:id="717638498" w:edGrp="everyone"/>
          <w:permStart w:id="497694210" w:edGrp="everyone"/>
          <w:permStart w:id="214641616" w:edGrp="everyone"/>
          <w:permStart w:id="761687451" w:edGrp="everyone"/>
          <w:permStart w:id="1569545384" w:edGrp="everyone"/>
          <w:permStart w:id="2112764497" w:edGrp="everyone"/>
          <w:permStart w:id="738683161" w:edGrp="everyone"/>
          <w:permStart w:id="756043361" w:edGrp="everyone"/>
          <w:permStart w:id="2006675943" w:edGrp="everyone"/>
          <w:permStart w:id="1274824987" w:edGrp="everyone"/>
          <w:permStart w:id="354240790" w:edGrp="everyone"/>
          <w:permStart w:id="54605440" w:edGrp="everyone"/>
          <w:permStart w:id="535169178" w:edGrp="everyone"/>
          <w:permStart w:id="5467129" w:edGrp="everyone"/>
          <w:permStart w:id="77272591" w:edGrp="everyone"/>
          <w:permStart w:id="1675782523" w:edGrp="everyone"/>
          <w:permStart w:id="993860610" w:edGrp="everyone"/>
          <w:permStart w:id="1238320324" w:edGrp="everyone"/>
          <w:permStart w:id="1179402522" w:edGrp="everyone"/>
          <w:permStart w:id="1344676744" w:edGrp="everyone"/>
          <w:permStart w:id="581108689" w:edGrp="everyone"/>
          <w:permStart w:id="1990818670" w:edGrp="everyone"/>
          <w:permStart w:id="508432885" w:edGrp="everyone"/>
          <w:permStart w:id="629234781" w:edGrp="everyone"/>
          <w:permStart w:id="1902186596" w:edGrp="everyone"/>
          <w:permStart w:id="228811469" w:edGrp="everyone"/>
          <w:permStart w:id="326918160" w:edGrp="everyone"/>
          <w:permStart w:id="1596273269" w:edGrp="everyone"/>
          <w:permStart w:id="1393707301" w:edGrp="everyone"/>
          <w:permStart w:id="926093337" w:edGrp="everyone"/>
          <w:permStart w:id="148725419" w:edGrp="everyone"/>
          <w:permStart w:id="1643328460" w:edGrp="everyone"/>
          <w:permStart w:id="1734375174" w:edGrp="everyone"/>
          <w:permStart w:id="703276815" w:edGrp="everyone"/>
          <w:permStart w:id="732187710" w:edGrp="everyone"/>
          <w:permStart w:id="1552972370" w:edGrp="everyone"/>
          <w:permStart w:id="80828144" w:edGrp="everyone"/>
          <w:permStart w:id="998995893" w:edGrp="everyone"/>
          <w:permStart w:id="199363324" w:edGrp="everyone"/>
          <w:permStart w:id="65503013" w:edGrp="everyone"/>
          <w:permStart w:id="890132420" w:edGrp="everyone"/>
          <w:permStart w:id="529140730" w:edGrp="everyone"/>
          <w:permStart w:id="1075910658" w:edGrp="everyone"/>
          <w:permStart w:id="682910433" w:edGrp="everyone"/>
          <w:permStart w:id="282997890" w:edGrp="everyone"/>
          <w:permStart w:id="1293105377" w:edGrp="everyone"/>
          <w:permStart w:id="1572150319" w:edGrp="everyone"/>
          <w:permStart w:id="1548365138" w:edGrp="everyone"/>
          <w:permStart w:id="1185958064" w:edGrp="everyone"/>
          <w:permStart w:id="1716724240" w:edGrp="everyone"/>
          <w:permStart w:id="1544304902" w:edGrp="everyone"/>
          <w:permStart w:id="1222080508" w:edGrp="everyone"/>
          <w:permStart w:id="61609898" w:edGrp="everyone"/>
          <w:permStart w:id="120068931" w:edGrp="everyone"/>
          <w:permStart w:id="640239584" w:edGrp="everyone"/>
          <w:permStart w:id="1731213765" w:edGrp="everyone"/>
          <w:permStart w:id="936932874" w:edGrp="everyone"/>
          <w:permStart w:id="777000795" w:edGrp="everyone"/>
          <w:permStart w:id="912555364" w:edGrp="everyone"/>
          <w:permStart w:id="744252376" w:edGrp="everyone"/>
          <w:permStart w:id="77167504" w:edGrp="everyone"/>
          <w:permStart w:id="1233914531" w:edGrp="everyone"/>
          <w:permStart w:id="1358189802" w:edGrp="everyone"/>
          <w:permStart w:id="1242593339" w:edGrp="everyone"/>
          <w:permStart w:id="1055588523" w:edGrp="everyone"/>
          <w:permStart w:id="111805086" w:edGrp="everyone"/>
          <w:permStart w:id="363424204" w:edGrp="everyone"/>
          <w:permStart w:id="662314516" w:edGrp="everyone"/>
          <w:permStart w:id="1779769962" w:edGrp="everyone"/>
          <w:permStart w:id="267322314" w:edGrp="everyone"/>
          <w:permStart w:id="1227189527" w:edGrp="everyone"/>
          <w:permStart w:id="168445065" w:edGrp="everyone"/>
          <w:permStart w:id="1234264375" w:edGrp="everyone"/>
          <w:permStart w:id="12850597" w:edGrp="everyone"/>
          <w:permStart w:id="1681942397" w:edGrp="everyone"/>
          <w:permStart w:id="1898391240" w:edGrp="everyone"/>
          <w:permStart w:id="1175395314" w:edGrp="everyone"/>
          <w:permStart w:id="783309113" w:edGrp="everyone"/>
          <w:permStart w:id="1401759528" w:edGrp="everyone"/>
          <w:permStart w:id="1841849343" w:edGrp="everyone"/>
          <w:permStart w:id="672291029" w:edGrp="everyone"/>
          <w:permStart w:id="64449286" w:edGrp="everyone"/>
          <w:permStart w:id="852915192" w:edGrp="everyone"/>
          <w:permStart w:id="835138147" w:edGrp="everyone"/>
          <w:sdt>
            <w:sdtPr>
              <w:alias w:val="Номер в плане закупок"/>
              <w:tag w:val="Номер в плане закупок"/>
              <w:id w:val="1382296043"/>
              <w:placeholder>
                <w:docPart w:val="7E94ADBB3C6949A183163FDDE06844B8"/>
              </w:placeholder>
              <w15:color w:val="FFFF00"/>
            </w:sdtPr>
            <w:sdtContent>
              <w:r w:rsidR="006A7C07">
                <w:t>«1349»</w:t>
              </w:r>
            </w:sdtContent>
          </w:sdt>
          <w:permEnd w:id="1972766636"/>
          <w:permEnd w:id="1448299500"/>
          <w:permEnd w:id="1781300852"/>
          <w:permEnd w:id="563824721"/>
          <w:permEnd w:id="112474088"/>
          <w:permEnd w:id="1347895038"/>
          <w:permEnd w:id="1917220611"/>
          <w:permEnd w:id="242103372"/>
          <w:permEnd w:id="829314137"/>
          <w:permEnd w:id="456135801"/>
          <w:permEnd w:id="1823355639"/>
          <w:permEnd w:id="1738088348"/>
          <w:permEnd w:id="1513038551"/>
          <w:permEnd w:id="867369147"/>
          <w:permEnd w:id="517871754"/>
          <w:permEnd w:id="2012697491"/>
          <w:permEnd w:id="840894635"/>
          <w:permEnd w:id="1555697286"/>
          <w:permEnd w:id="243013036"/>
          <w:permEnd w:id="2064737840"/>
          <w:permEnd w:id="917701899"/>
          <w:permEnd w:id="400173615"/>
          <w:permEnd w:id="211894693"/>
          <w:permEnd w:id="786703943"/>
          <w:permEnd w:id="1760502585"/>
          <w:permEnd w:id="832796073"/>
          <w:permEnd w:id="1255371495"/>
          <w:permEnd w:id="1886994402"/>
          <w:permEnd w:id="1905141681"/>
          <w:permEnd w:id="896800860"/>
          <w:permEnd w:id="491478856"/>
          <w:permEnd w:id="530318713"/>
          <w:permEnd w:id="1774672797"/>
          <w:permEnd w:id="122180746"/>
          <w:permEnd w:id="1528133181"/>
          <w:permEnd w:id="1496189410"/>
          <w:permEnd w:id="1490224963"/>
          <w:permEnd w:id="952786150"/>
          <w:permEnd w:id="1623282395"/>
          <w:permEnd w:id="1383212015"/>
          <w:permEnd w:id="1072509102"/>
          <w:permEnd w:id="1011427548"/>
          <w:permEnd w:id="1117390729"/>
          <w:permEnd w:id="346243873"/>
          <w:permEnd w:id="782592438"/>
          <w:permEnd w:id="675428996"/>
          <w:permEnd w:id="134159861"/>
          <w:permEnd w:id="1484025805"/>
          <w:permEnd w:id="1811294176"/>
          <w:permEnd w:id="1063877101"/>
          <w:permEnd w:id="705847183"/>
          <w:permEnd w:id="999633090"/>
          <w:permEnd w:id="1340281181"/>
          <w:permEnd w:id="565672788"/>
          <w:permEnd w:id="1278547724"/>
          <w:permEnd w:id="1469866005"/>
          <w:permEnd w:id="835926377"/>
          <w:permEnd w:id="923807791"/>
          <w:permEnd w:id="953290867"/>
          <w:permEnd w:id="1519787395"/>
          <w:permEnd w:id="94205689"/>
          <w:permEnd w:id="539694231"/>
          <w:permEnd w:id="1905347414"/>
          <w:permEnd w:id="212212290"/>
          <w:permEnd w:id="1084845868"/>
          <w:permEnd w:id="174147982"/>
          <w:permEnd w:id="1797281109"/>
          <w:permEnd w:id="674328017"/>
          <w:permEnd w:id="599990541"/>
          <w:permEnd w:id="2141665813"/>
          <w:permEnd w:id="397282124"/>
          <w:permEnd w:id="1077881890"/>
          <w:permEnd w:id="867068278"/>
          <w:permEnd w:id="1345805917"/>
          <w:permEnd w:id="1883308568"/>
          <w:permEnd w:id="2028947346"/>
          <w:permEnd w:id="1485393156"/>
          <w:permEnd w:id="717638498"/>
          <w:permEnd w:id="497694210"/>
          <w:permEnd w:id="214641616"/>
          <w:permEnd w:id="761687451"/>
          <w:permEnd w:id="1569545384"/>
          <w:permEnd w:id="2112764497"/>
          <w:permEnd w:id="738683161"/>
          <w:permEnd w:id="756043361"/>
          <w:permEnd w:id="2006675943"/>
          <w:permEnd w:id="1274824987"/>
          <w:permEnd w:id="354240790"/>
          <w:permEnd w:id="54605440"/>
          <w:permEnd w:id="535169178"/>
          <w:permEnd w:id="5467129"/>
          <w:permEnd w:id="77272591"/>
          <w:permEnd w:id="1675782523"/>
          <w:permEnd w:id="993860610"/>
          <w:permEnd w:id="1238320324"/>
          <w:permEnd w:id="1179402522"/>
          <w:permEnd w:id="1344676744"/>
          <w:permEnd w:id="581108689"/>
          <w:permEnd w:id="1990818670"/>
          <w:permEnd w:id="508432885"/>
          <w:permEnd w:id="629234781"/>
          <w:permEnd w:id="1902186596"/>
          <w:permEnd w:id="228811469"/>
          <w:permEnd w:id="326918160"/>
          <w:permEnd w:id="1596273269"/>
          <w:permEnd w:id="1393707301"/>
          <w:permEnd w:id="926093337"/>
          <w:permEnd w:id="148725419"/>
          <w:permEnd w:id="1643328460"/>
          <w:permEnd w:id="1734375174"/>
          <w:permEnd w:id="703276815"/>
          <w:permEnd w:id="732187710"/>
          <w:permEnd w:id="1552972370"/>
          <w:permEnd w:id="80828144"/>
          <w:permEnd w:id="998995893"/>
          <w:permEnd w:id="199363324"/>
          <w:permEnd w:id="65503013"/>
          <w:permEnd w:id="890132420"/>
          <w:permEnd w:id="529140730"/>
          <w:permEnd w:id="1075910658"/>
          <w:permEnd w:id="682910433"/>
          <w:permEnd w:id="282997890"/>
          <w:permEnd w:id="1293105377"/>
          <w:permEnd w:id="1572150319"/>
          <w:permEnd w:id="1548365138"/>
          <w:permEnd w:id="1185958064"/>
          <w:permEnd w:id="1716724240"/>
          <w:permEnd w:id="1544304902"/>
          <w:permEnd w:id="1222080508"/>
          <w:permEnd w:id="61609898"/>
          <w:permEnd w:id="120068931"/>
          <w:permEnd w:id="640239584"/>
          <w:permEnd w:id="1731213765"/>
          <w:permEnd w:id="936932874"/>
          <w:permEnd w:id="777000795"/>
          <w:permEnd w:id="912555364"/>
          <w:permEnd w:id="744252376"/>
          <w:permEnd w:id="77167504"/>
          <w:permEnd w:id="1233914531"/>
          <w:permEnd w:id="1358189802"/>
          <w:permEnd w:id="1242593339"/>
          <w:permEnd w:id="1055588523"/>
          <w:permEnd w:id="111805086"/>
          <w:permEnd w:id="363424204"/>
          <w:permEnd w:id="662314516"/>
          <w:permEnd w:id="1779769962"/>
          <w:permEnd w:id="267322314"/>
          <w:permEnd w:id="1227189527"/>
          <w:permEnd w:id="168445065"/>
          <w:permEnd w:id="1234264375"/>
          <w:permEnd w:id="12850597"/>
          <w:permEnd w:id="1681942397"/>
          <w:permEnd w:id="1898391240"/>
          <w:permEnd w:id="1175395314"/>
          <w:permEnd w:id="783309113"/>
          <w:permEnd w:id="1401759528"/>
          <w:permEnd w:id="1841849343"/>
          <w:permEnd w:id="672291029"/>
          <w:permEnd w:id="64449286"/>
          <w:permEnd w:id="852915192"/>
          <w:permEnd w:id="835138147"/>
        </w:fldSimple>
        <w:r w:rsidR="00DD77B3">
          <w:t xml:space="preserve">   </w:t>
        </w:r>
        <w:sdt>
          <w:sdtPr>
            <w:id w:val="-572044872"/>
            <w:docPartObj>
              <w:docPartGallery w:val="Page Numbers (Top of Page)"/>
              <w:docPartUnique/>
            </w:docPartObj>
          </w:sdtPr>
          <w:sdtEndPr/>
          <w:sdtContent>
            <w:r w:rsidR="00DD77B3" w:rsidRPr="00973491">
              <w:rPr>
                <w:rStyle w:val="affff7"/>
              </w:rPr>
              <w:t xml:space="preserve">|   Страница </w:t>
            </w:r>
            <w:r w:rsidR="00DD77B3" w:rsidRPr="00973491">
              <w:rPr>
                <w:rStyle w:val="affff7"/>
              </w:rPr>
              <w:fldChar w:fldCharType="begin"/>
            </w:r>
            <w:r w:rsidR="00DD77B3" w:rsidRPr="00973491">
              <w:rPr>
                <w:rStyle w:val="affff7"/>
              </w:rPr>
              <w:instrText>PAGE</w:instrText>
            </w:r>
            <w:r w:rsidR="00DD77B3" w:rsidRPr="00973491">
              <w:rPr>
                <w:rStyle w:val="affff7"/>
              </w:rPr>
              <w:fldChar w:fldCharType="separate"/>
            </w:r>
            <w:r w:rsidR="00BF29BE">
              <w:rPr>
                <w:rStyle w:val="affff7"/>
                <w:noProof/>
              </w:rPr>
              <w:t>15</w:t>
            </w:r>
            <w:r w:rsidR="00DD77B3" w:rsidRPr="00973491">
              <w:rPr>
                <w:rStyle w:val="affff7"/>
              </w:rPr>
              <w:fldChar w:fldCharType="end"/>
            </w:r>
            <w:r w:rsidR="00DD77B3" w:rsidRPr="00973491">
              <w:rPr>
                <w:rStyle w:val="affff7"/>
              </w:rPr>
              <w:t xml:space="preserve"> из </w:t>
            </w:r>
            <w:r w:rsidR="00DD77B3" w:rsidRPr="00973491">
              <w:rPr>
                <w:rStyle w:val="affff7"/>
              </w:rPr>
              <w:fldChar w:fldCharType="begin"/>
            </w:r>
            <w:r w:rsidR="00DD77B3" w:rsidRPr="00973491">
              <w:rPr>
                <w:rStyle w:val="affff7"/>
              </w:rPr>
              <w:instrText>NUMPAGES</w:instrText>
            </w:r>
            <w:r w:rsidR="00DD77B3" w:rsidRPr="00973491">
              <w:rPr>
                <w:rStyle w:val="affff7"/>
              </w:rPr>
              <w:fldChar w:fldCharType="separate"/>
            </w:r>
            <w:r w:rsidR="00BF29BE">
              <w:rPr>
                <w:rStyle w:val="affff7"/>
                <w:noProof/>
              </w:rPr>
              <w:t>31</w:t>
            </w:r>
            <w:r w:rsidR="00DD77B3"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8B67F4" w14:textId="77777777" w:rsidR="004D5EC1" w:rsidRDefault="004D5EC1" w:rsidP="00D225C0">
      <w:r>
        <w:separator/>
      </w:r>
    </w:p>
    <w:p w14:paraId="481FF5C6" w14:textId="77777777" w:rsidR="004D5EC1" w:rsidRDefault="004D5EC1"/>
  </w:footnote>
  <w:footnote w:type="continuationSeparator" w:id="0">
    <w:p w14:paraId="4DC04053" w14:textId="77777777" w:rsidR="004D5EC1" w:rsidRDefault="004D5EC1" w:rsidP="00D225C0">
      <w:r>
        <w:continuationSeparator/>
      </w:r>
    </w:p>
    <w:p w14:paraId="63708665" w14:textId="77777777" w:rsidR="004D5EC1" w:rsidRDefault="004D5EC1"/>
  </w:footnote>
  <w:footnote w:id="1">
    <w:p w14:paraId="787E4FEB" w14:textId="77777777" w:rsidR="00DD77B3" w:rsidRPr="009675CA" w:rsidRDefault="00DD77B3">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20CCF2F8" w14:textId="77777777" w:rsidR="00DD77B3" w:rsidRDefault="00DD77B3">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B6E4CA62"/>
    <w:lvl w:ilvl="0">
      <w:start w:val="1"/>
      <w:numFmt w:val="decimal"/>
      <w:pStyle w:val="1"/>
      <w:suff w:val="space"/>
      <w:lvlText w:val="%1."/>
      <w:lvlJc w:val="left"/>
      <w:pPr>
        <w:ind w:left="141" w:firstLine="0"/>
      </w:pPr>
      <w:rPr>
        <w:rFonts w:hint="default"/>
        <w:b/>
        <w:color w:val="F8F8F8" w:themeColor="background1"/>
      </w:rPr>
    </w:lvl>
    <w:lvl w:ilvl="1">
      <w:start w:val="1"/>
      <w:numFmt w:val="decimal"/>
      <w:pStyle w:val="11"/>
      <w:suff w:val="space"/>
      <w:lvlText w:val="%1.%2."/>
      <w:lvlJc w:val="left"/>
      <w:pPr>
        <w:ind w:left="0" w:firstLine="0"/>
      </w:pPr>
      <w:rPr>
        <w:rFonts w:asciiTheme="minorHAnsi" w:hAnsiTheme="minorHAnsi"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1813E98"/>
    <w:multiLevelType w:val="hybridMultilevel"/>
    <w:tmpl w:val="97B47002"/>
    <w:lvl w:ilvl="0" w:tplc="8272C9E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3"/>
  </w:num>
  <w:num w:numId="7">
    <w:abstractNumId w:val="6"/>
  </w:num>
  <w:num w:numId="8">
    <w:abstractNumId w:val="10"/>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11"/>
  </w:num>
  <w:num w:numId="14">
    <w:abstractNumId w:val="12"/>
  </w:num>
  <w:num w:numId="15">
    <w:abstractNumId w:val="3"/>
  </w:num>
  <w:num w:numId="16">
    <w:abstractNumId w:val="3"/>
  </w:num>
  <w:num w:numId="17">
    <w:abstractNumId w:val="3"/>
  </w:num>
  <w:num w:numId="18">
    <w:abstractNumId w:val="8"/>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406A"/>
    <w:rsid w:val="0000053F"/>
    <w:rsid w:val="000012EC"/>
    <w:rsid w:val="000027B9"/>
    <w:rsid w:val="000031D0"/>
    <w:rsid w:val="0000373D"/>
    <w:rsid w:val="00003C7B"/>
    <w:rsid w:val="000042CC"/>
    <w:rsid w:val="00006A3F"/>
    <w:rsid w:val="000077E7"/>
    <w:rsid w:val="000106A8"/>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AF9"/>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406A"/>
    <w:rsid w:val="00037955"/>
    <w:rsid w:val="00037FE0"/>
    <w:rsid w:val="000419D5"/>
    <w:rsid w:val="00041F03"/>
    <w:rsid w:val="000421BA"/>
    <w:rsid w:val="00042EF1"/>
    <w:rsid w:val="00043111"/>
    <w:rsid w:val="00044F1F"/>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6A9"/>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516"/>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6446"/>
    <w:rsid w:val="000969FE"/>
    <w:rsid w:val="00096BB8"/>
    <w:rsid w:val="00097204"/>
    <w:rsid w:val="000972E2"/>
    <w:rsid w:val="0009739D"/>
    <w:rsid w:val="00097502"/>
    <w:rsid w:val="000A08F2"/>
    <w:rsid w:val="000A0B0D"/>
    <w:rsid w:val="000A0DDA"/>
    <w:rsid w:val="000A14D2"/>
    <w:rsid w:val="000A1BBA"/>
    <w:rsid w:val="000A2007"/>
    <w:rsid w:val="000A22FE"/>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C0CFC"/>
    <w:rsid w:val="000C0D1D"/>
    <w:rsid w:val="000C2121"/>
    <w:rsid w:val="000C247F"/>
    <w:rsid w:val="000C2A3B"/>
    <w:rsid w:val="000C33B5"/>
    <w:rsid w:val="000C352B"/>
    <w:rsid w:val="000C499D"/>
    <w:rsid w:val="000C55FF"/>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507"/>
    <w:rsid w:val="000E5BA0"/>
    <w:rsid w:val="000E5EF6"/>
    <w:rsid w:val="000E62F5"/>
    <w:rsid w:val="000E6691"/>
    <w:rsid w:val="000E6D6D"/>
    <w:rsid w:val="000E76A9"/>
    <w:rsid w:val="000E7BA7"/>
    <w:rsid w:val="000E7C0B"/>
    <w:rsid w:val="000F04B5"/>
    <w:rsid w:val="000F0D98"/>
    <w:rsid w:val="000F0ED2"/>
    <w:rsid w:val="000F1182"/>
    <w:rsid w:val="000F14BF"/>
    <w:rsid w:val="000F1BA4"/>
    <w:rsid w:val="000F2A25"/>
    <w:rsid w:val="000F3082"/>
    <w:rsid w:val="000F3485"/>
    <w:rsid w:val="000F4CAC"/>
    <w:rsid w:val="000F57B2"/>
    <w:rsid w:val="000F5FE3"/>
    <w:rsid w:val="000F6BC3"/>
    <w:rsid w:val="000F6D92"/>
    <w:rsid w:val="000F7F9B"/>
    <w:rsid w:val="00100097"/>
    <w:rsid w:val="00100295"/>
    <w:rsid w:val="001006D6"/>
    <w:rsid w:val="00100913"/>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5F9"/>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5E6"/>
    <w:rsid w:val="00150630"/>
    <w:rsid w:val="00150EE3"/>
    <w:rsid w:val="0015128F"/>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323"/>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3F0D"/>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6B9"/>
    <w:rsid w:val="001F6AD1"/>
    <w:rsid w:val="001F6C20"/>
    <w:rsid w:val="001F6C2C"/>
    <w:rsid w:val="001F734F"/>
    <w:rsid w:val="00200EBB"/>
    <w:rsid w:val="002011D4"/>
    <w:rsid w:val="002012F7"/>
    <w:rsid w:val="00201583"/>
    <w:rsid w:val="00201660"/>
    <w:rsid w:val="00201ABC"/>
    <w:rsid w:val="00201CCA"/>
    <w:rsid w:val="00202B0B"/>
    <w:rsid w:val="002040FA"/>
    <w:rsid w:val="002044EF"/>
    <w:rsid w:val="00204B63"/>
    <w:rsid w:val="00205ABB"/>
    <w:rsid w:val="00206104"/>
    <w:rsid w:val="00206106"/>
    <w:rsid w:val="00206244"/>
    <w:rsid w:val="0020633C"/>
    <w:rsid w:val="0021046E"/>
    <w:rsid w:val="00211C44"/>
    <w:rsid w:val="00212FD0"/>
    <w:rsid w:val="00213130"/>
    <w:rsid w:val="00213E83"/>
    <w:rsid w:val="00214605"/>
    <w:rsid w:val="00215044"/>
    <w:rsid w:val="00215767"/>
    <w:rsid w:val="002164F4"/>
    <w:rsid w:val="0021686B"/>
    <w:rsid w:val="002169E8"/>
    <w:rsid w:val="00216C78"/>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2DA3"/>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95D"/>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A23"/>
    <w:rsid w:val="00273F90"/>
    <w:rsid w:val="002741DB"/>
    <w:rsid w:val="00274FD1"/>
    <w:rsid w:val="00275A83"/>
    <w:rsid w:val="00277834"/>
    <w:rsid w:val="00282755"/>
    <w:rsid w:val="00282ACF"/>
    <w:rsid w:val="00283E1E"/>
    <w:rsid w:val="00283EDE"/>
    <w:rsid w:val="0028419B"/>
    <w:rsid w:val="00284C12"/>
    <w:rsid w:val="00285655"/>
    <w:rsid w:val="00285BA9"/>
    <w:rsid w:val="002876C7"/>
    <w:rsid w:val="00287C2C"/>
    <w:rsid w:val="00287DEA"/>
    <w:rsid w:val="00290CBC"/>
    <w:rsid w:val="002910CB"/>
    <w:rsid w:val="00291992"/>
    <w:rsid w:val="00291AC8"/>
    <w:rsid w:val="00292263"/>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406D"/>
    <w:rsid w:val="002A4460"/>
    <w:rsid w:val="002A4A60"/>
    <w:rsid w:val="002A5281"/>
    <w:rsid w:val="002A5378"/>
    <w:rsid w:val="002A5456"/>
    <w:rsid w:val="002A5523"/>
    <w:rsid w:val="002A5BF7"/>
    <w:rsid w:val="002A5DD6"/>
    <w:rsid w:val="002A63D5"/>
    <w:rsid w:val="002A71B1"/>
    <w:rsid w:val="002A7B09"/>
    <w:rsid w:val="002A7F12"/>
    <w:rsid w:val="002B046D"/>
    <w:rsid w:val="002B0D93"/>
    <w:rsid w:val="002B12BE"/>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C6788"/>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326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43B"/>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1FCF"/>
    <w:rsid w:val="00323948"/>
    <w:rsid w:val="00324269"/>
    <w:rsid w:val="00324291"/>
    <w:rsid w:val="0032516C"/>
    <w:rsid w:val="003258AD"/>
    <w:rsid w:val="00326866"/>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0768"/>
    <w:rsid w:val="0034082A"/>
    <w:rsid w:val="00342324"/>
    <w:rsid w:val="003427EE"/>
    <w:rsid w:val="003427F0"/>
    <w:rsid w:val="00343736"/>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460"/>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25B"/>
    <w:rsid w:val="00396D10"/>
    <w:rsid w:val="00396F48"/>
    <w:rsid w:val="0039701C"/>
    <w:rsid w:val="0039768F"/>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3DE"/>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E1F"/>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1B1"/>
    <w:rsid w:val="004624CE"/>
    <w:rsid w:val="00463A20"/>
    <w:rsid w:val="00466617"/>
    <w:rsid w:val="00466DC3"/>
    <w:rsid w:val="00467342"/>
    <w:rsid w:val="004707BD"/>
    <w:rsid w:val="00470809"/>
    <w:rsid w:val="00470A3B"/>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1549"/>
    <w:rsid w:val="00483248"/>
    <w:rsid w:val="004832D0"/>
    <w:rsid w:val="004837E1"/>
    <w:rsid w:val="00483830"/>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F5D"/>
    <w:rsid w:val="004937B0"/>
    <w:rsid w:val="00493909"/>
    <w:rsid w:val="00493B2A"/>
    <w:rsid w:val="0049430B"/>
    <w:rsid w:val="0049534B"/>
    <w:rsid w:val="004958E0"/>
    <w:rsid w:val="00495AFF"/>
    <w:rsid w:val="00496594"/>
    <w:rsid w:val="00496596"/>
    <w:rsid w:val="00497755"/>
    <w:rsid w:val="004A02EA"/>
    <w:rsid w:val="004A0978"/>
    <w:rsid w:val="004A0E8C"/>
    <w:rsid w:val="004A11C7"/>
    <w:rsid w:val="004A11DE"/>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77B"/>
    <w:rsid w:val="004D3940"/>
    <w:rsid w:val="004D3B3A"/>
    <w:rsid w:val="004D4604"/>
    <w:rsid w:val="004D52E3"/>
    <w:rsid w:val="004D551B"/>
    <w:rsid w:val="004D585D"/>
    <w:rsid w:val="004D5EC1"/>
    <w:rsid w:val="004D5F23"/>
    <w:rsid w:val="004D6B27"/>
    <w:rsid w:val="004D7869"/>
    <w:rsid w:val="004D7A4D"/>
    <w:rsid w:val="004E07D9"/>
    <w:rsid w:val="004E1018"/>
    <w:rsid w:val="004E13C3"/>
    <w:rsid w:val="004E15AA"/>
    <w:rsid w:val="004E1677"/>
    <w:rsid w:val="004E1CEE"/>
    <w:rsid w:val="004E2C85"/>
    <w:rsid w:val="004E3336"/>
    <w:rsid w:val="004E3399"/>
    <w:rsid w:val="004E3872"/>
    <w:rsid w:val="004E3987"/>
    <w:rsid w:val="004E4B12"/>
    <w:rsid w:val="004E598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1E8A"/>
    <w:rsid w:val="0052254B"/>
    <w:rsid w:val="005227A2"/>
    <w:rsid w:val="00522A4B"/>
    <w:rsid w:val="00524154"/>
    <w:rsid w:val="005267B7"/>
    <w:rsid w:val="005314EE"/>
    <w:rsid w:val="00531BCA"/>
    <w:rsid w:val="00532E69"/>
    <w:rsid w:val="005338F0"/>
    <w:rsid w:val="00534C64"/>
    <w:rsid w:val="005353C1"/>
    <w:rsid w:val="0053576E"/>
    <w:rsid w:val="00535C16"/>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A6B"/>
    <w:rsid w:val="00551BE8"/>
    <w:rsid w:val="00551F87"/>
    <w:rsid w:val="00552133"/>
    <w:rsid w:val="005526F9"/>
    <w:rsid w:val="00552BF3"/>
    <w:rsid w:val="00552DD0"/>
    <w:rsid w:val="00553638"/>
    <w:rsid w:val="00554235"/>
    <w:rsid w:val="00554639"/>
    <w:rsid w:val="0055467C"/>
    <w:rsid w:val="005549A0"/>
    <w:rsid w:val="00554F2A"/>
    <w:rsid w:val="005563B5"/>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A5"/>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32A6"/>
    <w:rsid w:val="0058404E"/>
    <w:rsid w:val="00585024"/>
    <w:rsid w:val="00585125"/>
    <w:rsid w:val="0058560B"/>
    <w:rsid w:val="00585D07"/>
    <w:rsid w:val="0058650C"/>
    <w:rsid w:val="00587A97"/>
    <w:rsid w:val="00590078"/>
    <w:rsid w:val="00590641"/>
    <w:rsid w:val="00590A6F"/>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998"/>
    <w:rsid w:val="005D1C8B"/>
    <w:rsid w:val="005D2F97"/>
    <w:rsid w:val="005D3338"/>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88F"/>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0E"/>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1D74"/>
    <w:rsid w:val="006529D6"/>
    <w:rsid w:val="00652E07"/>
    <w:rsid w:val="00653FBA"/>
    <w:rsid w:val="00654270"/>
    <w:rsid w:val="00654476"/>
    <w:rsid w:val="00656079"/>
    <w:rsid w:val="00656C6D"/>
    <w:rsid w:val="0065700A"/>
    <w:rsid w:val="00657210"/>
    <w:rsid w:val="00657769"/>
    <w:rsid w:val="00657A10"/>
    <w:rsid w:val="00657D58"/>
    <w:rsid w:val="00660153"/>
    <w:rsid w:val="00661638"/>
    <w:rsid w:val="00662566"/>
    <w:rsid w:val="006627FC"/>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A7C07"/>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190"/>
    <w:rsid w:val="006B7F96"/>
    <w:rsid w:val="006C107B"/>
    <w:rsid w:val="006C1FCE"/>
    <w:rsid w:val="006C37C6"/>
    <w:rsid w:val="006C3A9B"/>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1A2"/>
    <w:rsid w:val="006E3480"/>
    <w:rsid w:val="006E46C2"/>
    <w:rsid w:val="006E496C"/>
    <w:rsid w:val="006E4AE7"/>
    <w:rsid w:val="006E6775"/>
    <w:rsid w:val="006E6E7B"/>
    <w:rsid w:val="006F0451"/>
    <w:rsid w:val="006F0FE4"/>
    <w:rsid w:val="006F120D"/>
    <w:rsid w:val="006F1278"/>
    <w:rsid w:val="006F144D"/>
    <w:rsid w:val="006F1692"/>
    <w:rsid w:val="006F1B42"/>
    <w:rsid w:val="006F1D70"/>
    <w:rsid w:val="006F1FA1"/>
    <w:rsid w:val="006F2981"/>
    <w:rsid w:val="006F4089"/>
    <w:rsid w:val="006F41CA"/>
    <w:rsid w:val="006F47E4"/>
    <w:rsid w:val="006F54F5"/>
    <w:rsid w:val="006F5613"/>
    <w:rsid w:val="006F63DE"/>
    <w:rsid w:val="006F64AC"/>
    <w:rsid w:val="006F6536"/>
    <w:rsid w:val="006F69E8"/>
    <w:rsid w:val="006F767C"/>
    <w:rsid w:val="006F77E2"/>
    <w:rsid w:val="006F7EC6"/>
    <w:rsid w:val="006F7F32"/>
    <w:rsid w:val="007012F5"/>
    <w:rsid w:val="00701B3E"/>
    <w:rsid w:val="007033D3"/>
    <w:rsid w:val="00703904"/>
    <w:rsid w:val="00705864"/>
    <w:rsid w:val="00705D7B"/>
    <w:rsid w:val="007060E6"/>
    <w:rsid w:val="0070651A"/>
    <w:rsid w:val="00706EE3"/>
    <w:rsid w:val="00710D05"/>
    <w:rsid w:val="007125F3"/>
    <w:rsid w:val="007126B4"/>
    <w:rsid w:val="00713135"/>
    <w:rsid w:val="0071482E"/>
    <w:rsid w:val="0071483D"/>
    <w:rsid w:val="0071492E"/>
    <w:rsid w:val="00714D1B"/>
    <w:rsid w:val="007156DC"/>
    <w:rsid w:val="007160F8"/>
    <w:rsid w:val="007162A5"/>
    <w:rsid w:val="00716CD1"/>
    <w:rsid w:val="00716FA9"/>
    <w:rsid w:val="007178DF"/>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927"/>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503"/>
    <w:rsid w:val="00766B74"/>
    <w:rsid w:val="00767FB9"/>
    <w:rsid w:val="007700A9"/>
    <w:rsid w:val="0077052B"/>
    <w:rsid w:val="00770D1A"/>
    <w:rsid w:val="00772932"/>
    <w:rsid w:val="00773CFA"/>
    <w:rsid w:val="00773FF0"/>
    <w:rsid w:val="00774CC7"/>
    <w:rsid w:val="00775B65"/>
    <w:rsid w:val="00776543"/>
    <w:rsid w:val="00777214"/>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65E"/>
    <w:rsid w:val="0079690F"/>
    <w:rsid w:val="00796DE3"/>
    <w:rsid w:val="00796E7E"/>
    <w:rsid w:val="00796FD4"/>
    <w:rsid w:val="0079741D"/>
    <w:rsid w:val="00797489"/>
    <w:rsid w:val="00797C04"/>
    <w:rsid w:val="007A011B"/>
    <w:rsid w:val="007A0499"/>
    <w:rsid w:val="007A0D08"/>
    <w:rsid w:val="007A24B7"/>
    <w:rsid w:val="007A26A6"/>
    <w:rsid w:val="007A2724"/>
    <w:rsid w:val="007A2D03"/>
    <w:rsid w:val="007A32D2"/>
    <w:rsid w:val="007A33C9"/>
    <w:rsid w:val="007A341D"/>
    <w:rsid w:val="007A3ECB"/>
    <w:rsid w:val="007A40F5"/>
    <w:rsid w:val="007A4F62"/>
    <w:rsid w:val="007A660D"/>
    <w:rsid w:val="007A6892"/>
    <w:rsid w:val="007A6BF3"/>
    <w:rsid w:val="007A6EAB"/>
    <w:rsid w:val="007A7A37"/>
    <w:rsid w:val="007A7BC5"/>
    <w:rsid w:val="007A7C65"/>
    <w:rsid w:val="007A7E02"/>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F60"/>
    <w:rsid w:val="007D0940"/>
    <w:rsid w:val="007D2067"/>
    <w:rsid w:val="007D23B2"/>
    <w:rsid w:val="007D249C"/>
    <w:rsid w:val="007D2EF7"/>
    <w:rsid w:val="007D3452"/>
    <w:rsid w:val="007D3C99"/>
    <w:rsid w:val="007D3ED1"/>
    <w:rsid w:val="007D4DD5"/>
    <w:rsid w:val="007D52EB"/>
    <w:rsid w:val="007D5ED4"/>
    <w:rsid w:val="007D6D71"/>
    <w:rsid w:val="007E0642"/>
    <w:rsid w:val="007E100E"/>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168"/>
    <w:rsid w:val="0080547D"/>
    <w:rsid w:val="00805BEB"/>
    <w:rsid w:val="00806211"/>
    <w:rsid w:val="0080640B"/>
    <w:rsid w:val="00806609"/>
    <w:rsid w:val="008067DF"/>
    <w:rsid w:val="00806A55"/>
    <w:rsid w:val="00806B13"/>
    <w:rsid w:val="00807635"/>
    <w:rsid w:val="00807923"/>
    <w:rsid w:val="00807C31"/>
    <w:rsid w:val="00807CF1"/>
    <w:rsid w:val="00810C39"/>
    <w:rsid w:val="00810F0F"/>
    <w:rsid w:val="008111D2"/>
    <w:rsid w:val="008125E7"/>
    <w:rsid w:val="00812913"/>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434"/>
    <w:rsid w:val="00830B00"/>
    <w:rsid w:val="00830C7E"/>
    <w:rsid w:val="008314AC"/>
    <w:rsid w:val="00831901"/>
    <w:rsid w:val="00831C66"/>
    <w:rsid w:val="00831E9D"/>
    <w:rsid w:val="00832183"/>
    <w:rsid w:val="00832437"/>
    <w:rsid w:val="00832B8D"/>
    <w:rsid w:val="00833124"/>
    <w:rsid w:val="008340E7"/>
    <w:rsid w:val="008347E5"/>
    <w:rsid w:val="00834D23"/>
    <w:rsid w:val="00835225"/>
    <w:rsid w:val="00835AF8"/>
    <w:rsid w:val="00835D42"/>
    <w:rsid w:val="008362ED"/>
    <w:rsid w:val="00836449"/>
    <w:rsid w:val="00836B80"/>
    <w:rsid w:val="00837EE9"/>
    <w:rsid w:val="0084081A"/>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31A"/>
    <w:rsid w:val="00856483"/>
    <w:rsid w:val="00857C57"/>
    <w:rsid w:val="00857D32"/>
    <w:rsid w:val="00860B92"/>
    <w:rsid w:val="008614ED"/>
    <w:rsid w:val="00861842"/>
    <w:rsid w:val="00861911"/>
    <w:rsid w:val="008619AC"/>
    <w:rsid w:val="008629F9"/>
    <w:rsid w:val="00863567"/>
    <w:rsid w:val="00863E4F"/>
    <w:rsid w:val="00864490"/>
    <w:rsid w:val="00864C66"/>
    <w:rsid w:val="00866566"/>
    <w:rsid w:val="00866B64"/>
    <w:rsid w:val="00867835"/>
    <w:rsid w:val="00867C1F"/>
    <w:rsid w:val="00867EE3"/>
    <w:rsid w:val="00870784"/>
    <w:rsid w:val="00870D92"/>
    <w:rsid w:val="00871212"/>
    <w:rsid w:val="00871263"/>
    <w:rsid w:val="008712CE"/>
    <w:rsid w:val="0087159A"/>
    <w:rsid w:val="00871AF6"/>
    <w:rsid w:val="0087279D"/>
    <w:rsid w:val="00872D48"/>
    <w:rsid w:val="008736AE"/>
    <w:rsid w:val="008750D0"/>
    <w:rsid w:val="00875773"/>
    <w:rsid w:val="008762AB"/>
    <w:rsid w:val="008769E0"/>
    <w:rsid w:val="00876E7A"/>
    <w:rsid w:val="008771AF"/>
    <w:rsid w:val="008774AC"/>
    <w:rsid w:val="00877DB1"/>
    <w:rsid w:val="00880401"/>
    <w:rsid w:val="00880B50"/>
    <w:rsid w:val="00880F40"/>
    <w:rsid w:val="0088261B"/>
    <w:rsid w:val="00882829"/>
    <w:rsid w:val="00882EFD"/>
    <w:rsid w:val="00882FDE"/>
    <w:rsid w:val="00883075"/>
    <w:rsid w:val="008831BF"/>
    <w:rsid w:val="008832D1"/>
    <w:rsid w:val="0088394D"/>
    <w:rsid w:val="00883C5D"/>
    <w:rsid w:val="00883CFC"/>
    <w:rsid w:val="0088418A"/>
    <w:rsid w:val="00884563"/>
    <w:rsid w:val="0088462B"/>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7C3"/>
    <w:rsid w:val="008969D0"/>
    <w:rsid w:val="00896C4F"/>
    <w:rsid w:val="008974B5"/>
    <w:rsid w:val="008A24F0"/>
    <w:rsid w:val="008A2B3F"/>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448"/>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69A7"/>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AF5"/>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3A5"/>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136E"/>
    <w:rsid w:val="009523E8"/>
    <w:rsid w:val="009525B8"/>
    <w:rsid w:val="00952F85"/>
    <w:rsid w:val="00953753"/>
    <w:rsid w:val="00953AAF"/>
    <w:rsid w:val="00954070"/>
    <w:rsid w:val="00954801"/>
    <w:rsid w:val="00954AE6"/>
    <w:rsid w:val="00954ED7"/>
    <w:rsid w:val="00954F2F"/>
    <w:rsid w:val="00955233"/>
    <w:rsid w:val="00955BA1"/>
    <w:rsid w:val="00956A0E"/>
    <w:rsid w:val="00957583"/>
    <w:rsid w:val="00957698"/>
    <w:rsid w:val="00957A64"/>
    <w:rsid w:val="00960A4D"/>
    <w:rsid w:val="009615BF"/>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9C"/>
    <w:rsid w:val="009751FD"/>
    <w:rsid w:val="00975D8E"/>
    <w:rsid w:val="00975F61"/>
    <w:rsid w:val="009768EE"/>
    <w:rsid w:val="00977325"/>
    <w:rsid w:val="00977994"/>
    <w:rsid w:val="00977EA8"/>
    <w:rsid w:val="009805B5"/>
    <w:rsid w:val="00981606"/>
    <w:rsid w:val="00981692"/>
    <w:rsid w:val="00984135"/>
    <w:rsid w:val="00984AB2"/>
    <w:rsid w:val="0098570B"/>
    <w:rsid w:val="00985778"/>
    <w:rsid w:val="009868C0"/>
    <w:rsid w:val="00986AF7"/>
    <w:rsid w:val="009871E1"/>
    <w:rsid w:val="00987288"/>
    <w:rsid w:val="009876BC"/>
    <w:rsid w:val="009877DB"/>
    <w:rsid w:val="00987844"/>
    <w:rsid w:val="00987C54"/>
    <w:rsid w:val="00990242"/>
    <w:rsid w:val="009903B6"/>
    <w:rsid w:val="00990687"/>
    <w:rsid w:val="00990D46"/>
    <w:rsid w:val="009916FD"/>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1ABC"/>
    <w:rsid w:val="009D216C"/>
    <w:rsid w:val="009D217D"/>
    <w:rsid w:val="009D313B"/>
    <w:rsid w:val="009D333F"/>
    <w:rsid w:val="009D35F5"/>
    <w:rsid w:val="009D3730"/>
    <w:rsid w:val="009D3739"/>
    <w:rsid w:val="009D38C5"/>
    <w:rsid w:val="009D3B85"/>
    <w:rsid w:val="009D4A14"/>
    <w:rsid w:val="009D53FB"/>
    <w:rsid w:val="009D6255"/>
    <w:rsid w:val="009D6617"/>
    <w:rsid w:val="009D6916"/>
    <w:rsid w:val="009D6DE2"/>
    <w:rsid w:val="009D7095"/>
    <w:rsid w:val="009D78B9"/>
    <w:rsid w:val="009D7CED"/>
    <w:rsid w:val="009E06E4"/>
    <w:rsid w:val="009E171C"/>
    <w:rsid w:val="009E1A26"/>
    <w:rsid w:val="009E2C21"/>
    <w:rsid w:val="009E2F6E"/>
    <w:rsid w:val="009E2FBD"/>
    <w:rsid w:val="009E338D"/>
    <w:rsid w:val="009E4B24"/>
    <w:rsid w:val="009E4E17"/>
    <w:rsid w:val="009E53F4"/>
    <w:rsid w:val="009E5E42"/>
    <w:rsid w:val="009E6169"/>
    <w:rsid w:val="009E62C7"/>
    <w:rsid w:val="009E7037"/>
    <w:rsid w:val="009E7086"/>
    <w:rsid w:val="009E7114"/>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350"/>
    <w:rsid w:val="00A01963"/>
    <w:rsid w:val="00A0232D"/>
    <w:rsid w:val="00A027DF"/>
    <w:rsid w:val="00A0285E"/>
    <w:rsid w:val="00A02C54"/>
    <w:rsid w:val="00A02D0D"/>
    <w:rsid w:val="00A038A1"/>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5DEB"/>
    <w:rsid w:val="00A26A6F"/>
    <w:rsid w:val="00A26D5D"/>
    <w:rsid w:val="00A26DC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4B0A"/>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6755"/>
    <w:rsid w:val="00AA7778"/>
    <w:rsid w:val="00AA781F"/>
    <w:rsid w:val="00AA7828"/>
    <w:rsid w:val="00AB0349"/>
    <w:rsid w:val="00AB162A"/>
    <w:rsid w:val="00AB2F7C"/>
    <w:rsid w:val="00AB31C3"/>
    <w:rsid w:val="00AB3DE1"/>
    <w:rsid w:val="00AB3FF7"/>
    <w:rsid w:val="00AB4592"/>
    <w:rsid w:val="00AB4847"/>
    <w:rsid w:val="00AB523B"/>
    <w:rsid w:val="00AB5316"/>
    <w:rsid w:val="00AB5355"/>
    <w:rsid w:val="00AB5444"/>
    <w:rsid w:val="00AB5D18"/>
    <w:rsid w:val="00AB6420"/>
    <w:rsid w:val="00AC3004"/>
    <w:rsid w:val="00AC3114"/>
    <w:rsid w:val="00AC36BB"/>
    <w:rsid w:val="00AC42E0"/>
    <w:rsid w:val="00AC49F5"/>
    <w:rsid w:val="00AC502C"/>
    <w:rsid w:val="00AC58BB"/>
    <w:rsid w:val="00AC5AD9"/>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F201E"/>
    <w:rsid w:val="00AF24CA"/>
    <w:rsid w:val="00AF2DA9"/>
    <w:rsid w:val="00AF3D50"/>
    <w:rsid w:val="00AF4850"/>
    <w:rsid w:val="00AF4880"/>
    <w:rsid w:val="00AF4B82"/>
    <w:rsid w:val="00AF5326"/>
    <w:rsid w:val="00AF5749"/>
    <w:rsid w:val="00AF5997"/>
    <w:rsid w:val="00AF7A85"/>
    <w:rsid w:val="00B001A8"/>
    <w:rsid w:val="00B001DE"/>
    <w:rsid w:val="00B010D7"/>
    <w:rsid w:val="00B0186C"/>
    <w:rsid w:val="00B0252D"/>
    <w:rsid w:val="00B02832"/>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34B"/>
    <w:rsid w:val="00B26A09"/>
    <w:rsid w:val="00B27040"/>
    <w:rsid w:val="00B277CD"/>
    <w:rsid w:val="00B27C69"/>
    <w:rsid w:val="00B27F9C"/>
    <w:rsid w:val="00B304B8"/>
    <w:rsid w:val="00B30762"/>
    <w:rsid w:val="00B3110B"/>
    <w:rsid w:val="00B31817"/>
    <w:rsid w:val="00B32D2F"/>
    <w:rsid w:val="00B33307"/>
    <w:rsid w:val="00B34E90"/>
    <w:rsid w:val="00B350AB"/>
    <w:rsid w:val="00B3572C"/>
    <w:rsid w:val="00B35F63"/>
    <w:rsid w:val="00B36614"/>
    <w:rsid w:val="00B3716F"/>
    <w:rsid w:val="00B37573"/>
    <w:rsid w:val="00B377D5"/>
    <w:rsid w:val="00B379E6"/>
    <w:rsid w:val="00B37B8F"/>
    <w:rsid w:val="00B40523"/>
    <w:rsid w:val="00B40D3A"/>
    <w:rsid w:val="00B41E03"/>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A16"/>
    <w:rsid w:val="00B51B07"/>
    <w:rsid w:val="00B5212C"/>
    <w:rsid w:val="00B52956"/>
    <w:rsid w:val="00B52F7A"/>
    <w:rsid w:val="00B53A88"/>
    <w:rsid w:val="00B5403B"/>
    <w:rsid w:val="00B5456F"/>
    <w:rsid w:val="00B55A63"/>
    <w:rsid w:val="00B564B6"/>
    <w:rsid w:val="00B56B74"/>
    <w:rsid w:val="00B56D49"/>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12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3CE4"/>
    <w:rsid w:val="00B83F3D"/>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B01"/>
    <w:rsid w:val="00B9463E"/>
    <w:rsid w:val="00B9584C"/>
    <w:rsid w:val="00B958AA"/>
    <w:rsid w:val="00B969F4"/>
    <w:rsid w:val="00B971AC"/>
    <w:rsid w:val="00BA04C2"/>
    <w:rsid w:val="00BA0774"/>
    <w:rsid w:val="00BA0A0E"/>
    <w:rsid w:val="00BA0AF4"/>
    <w:rsid w:val="00BA1DF1"/>
    <w:rsid w:val="00BA1F1F"/>
    <w:rsid w:val="00BA20E1"/>
    <w:rsid w:val="00BA23A0"/>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267"/>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4F8"/>
    <w:rsid w:val="00BC6530"/>
    <w:rsid w:val="00BC6F80"/>
    <w:rsid w:val="00BC7B61"/>
    <w:rsid w:val="00BC7BDE"/>
    <w:rsid w:val="00BD028D"/>
    <w:rsid w:val="00BD085D"/>
    <w:rsid w:val="00BD0D01"/>
    <w:rsid w:val="00BD15A6"/>
    <w:rsid w:val="00BD15C9"/>
    <w:rsid w:val="00BD1A86"/>
    <w:rsid w:val="00BD1FD2"/>
    <w:rsid w:val="00BD22EF"/>
    <w:rsid w:val="00BD3EA8"/>
    <w:rsid w:val="00BD451C"/>
    <w:rsid w:val="00BD4BC1"/>
    <w:rsid w:val="00BD5ADE"/>
    <w:rsid w:val="00BD615B"/>
    <w:rsid w:val="00BE0483"/>
    <w:rsid w:val="00BE1741"/>
    <w:rsid w:val="00BE25FA"/>
    <w:rsid w:val="00BE281F"/>
    <w:rsid w:val="00BE3194"/>
    <w:rsid w:val="00BE495F"/>
    <w:rsid w:val="00BE49DD"/>
    <w:rsid w:val="00BE5EB6"/>
    <w:rsid w:val="00BE680C"/>
    <w:rsid w:val="00BE6963"/>
    <w:rsid w:val="00BE6976"/>
    <w:rsid w:val="00BE6C96"/>
    <w:rsid w:val="00BF14D0"/>
    <w:rsid w:val="00BF163D"/>
    <w:rsid w:val="00BF29BE"/>
    <w:rsid w:val="00BF2E14"/>
    <w:rsid w:val="00BF2FF0"/>
    <w:rsid w:val="00BF314E"/>
    <w:rsid w:val="00BF38E5"/>
    <w:rsid w:val="00BF3DD4"/>
    <w:rsid w:val="00BF4104"/>
    <w:rsid w:val="00BF4CE6"/>
    <w:rsid w:val="00BF543C"/>
    <w:rsid w:val="00BF5475"/>
    <w:rsid w:val="00BF5517"/>
    <w:rsid w:val="00BF5A67"/>
    <w:rsid w:val="00BF61D5"/>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756"/>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8D3"/>
    <w:rsid w:val="00C22D94"/>
    <w:rsid w:val="00C22E7C"/>
    <w:rsid w:val="00C2330A"/>
    <w:rsid w:val="00C23325"/>
    <w:rsid w:val="00C23402"/>
    <w:rsid w:val="00C23B0F"/>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75E"/>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15C"/>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3067"/>
    <w:rsid w:val="00C733A8"/>
    <w:rsid w:val="00C74145"/>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8CF"/>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5CA7"/>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A15"/>
    <w:rsid w:val="00CC7B0D"/>
    <w:rsid w:val="00CC7D20"/>
    <w:rsid w:val="00CD042D"/>
    <w:rsid w:val="00CD0785"/>
    <w:rsid w:val="00CD08F4"/>
    <w:rsid w:val="00CD0FF8"/>
    <w:rsid w:val="00CD21C7"/>
    <w:rsid w:val="00CD2E59"/>
    <w:rsid w:val="00CD34D5"/>
    <w:rsid w:val="00CD4592"/>
    <w:rsid w:val="00CD4980"/>
    <w:rsid w:val="00CD4D9B"/>
    <w:rsid w:val="00CD6A88"/>
    <w:rsid w:val="00CD6E65"/>
    <w:rsid w:val="00CD71ED"/>
    <w:rsid w:val="00CD778B"/>
    <w:rsid w:val="00CE026B"/>
    <w:rsid w:val="00CE05D7"/>
    <w:rsid w:val="00CE088A"/>
    <w:rsid w:val="00CE291F"/>
    <w:rsid w:val="00CE2D22"/>
    <w:rsid w:val="00CE2ED6"/>
    <w:rsid w:val="00CE388D"/>
    <w:rsid w:val="00CE389C"/>
    <w:rsid w:val="00CE4100"/>
    <w:rsid w:val="00CE4932"/>
    <w:rsid w:val="00CE5106"/>
    <w:rsid w:val="00CE545C"/>
    <w:rsid w:val="00CE5668"/>
    <w:rsid w:val="00CE5A28"/>
    <w:rsid w:val="00CE5C50"/>
    <w:rsid w:val="00CE5DD0"/>
    <w:rsid w:val="00CE7052"/>
    <w:rsid w:val="00CE74EB"/>
    <w:rsid w:val="00CF0002"/>
    <w:rsid w:val="00CF04BF"/>
    <w:rsid w:val="00CF056F"/>
    <w:rsid w:val="00CF0A32"/>
    <w:rsid w:val="00CF0DFD"/>
    <w:rsid w:val="00CF1D47"/>
    <w:rsid w:val="00CF2707"/>
    <w:rsid w:val="00CF326F"/>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10B8B"/>
    <w:rsid w:val="00D10BC7"/>
    <w:rsid w:val="00D10EFD"/>
    <w:rsid w:val="00D11210"/>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969"/>
    <w:rsid w:val="00D31B12"/>
    <w:rsid w:val="00D31DD8"/>
    <w:rsid w:val="00D31DD9"/>
    <w:rsid w:val="00D32530"/>
    <w:rsid w:val="00D3296E"/>
    <w:rsid w:val="00D35541"/>
    <w:rsid w:val="00D35701"/>
    <w:rsid w:val="00D358B4"/>
    <w:rsid w:val="00D35E49"/>
    <w:rsid w:val="00D35ECD"/>
    <w:rsid w:val="00D36212"/>
    <w:rsid w:val="00D364EF"/>
    <w:rsid w:val="00D36B2B"/>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3CA6"/>
    <w:rsid w:val="00D54622"/>
    <w:rsid w:val="00D54EB6"/>
    <w:rsid w:val="00D55702"/>
    <w:rsid w:val="00D55C39"/>
    <w:rsid w:val="00D56859"/>
    <w:rsid w:val="00D57204"/>
    <w:rsid w:val="00D5722C"/>
    <w:rsid w:val="00D57A8C"/>
    <w:rsid w:val="00D57D24"/>
    <w:rsid w:val="00D6010E"/>
    <w:rsid w:val="00D601CE"/>
    <w:rsid w:val="00D60534"/>
    <w:rsid w:val="00D60C8D"/>
    <w:rsid w:val="00D60E78"/>
    <w:rsid w:val="00D61776"/>
    <w:rsid w:val="00D61B0A"/>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47"/>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674A"/>
    <w:rsid w:val="00DC7990"/>
    <w:rsid w:val="00DC7F31"/>
    <w:rsid w:val="00DD0B36"/>
    <w:rsid w:val="00DD276C"/>
    <w:rsid w:val="00DD2C4F"/>
    <w:rsid w:val="00DD35F7"/>
    <w:rsid w:val="00DD3F99"/>
    <w:rsid w:val="00DD4699"/>
    <w:rsid w:val="00DD4BE1"/>
    <w:rsid w:val="00DD4C64"/>
    <w:rsid w:val="00DD5517"/>
    <w:rsid w:val="00DD672A"/>
    <w:rsid w:val="00DD77B3"/>
    <w:rsid w:val="00DE0440"/>
    <w:rsid w:val="00DE147E"/>
    <w:rsid w:val="00DE1E34"/>
    <w:rsid w:val="00DE206E"/>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33"/>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46EEC"/>
    <w:rsid w:val="00E50102"/>
    <w:rsid w:val="00E501D8"/>
    <w:rsid w:val="00E50AA3"/>
    <w:rsid w:val="00E51074"/>
    <w:rsid w:val="00E518F3"/>
    <w:rsid w:val="00E51980"/>
    <w:rsid w:val="00E5222A"/>
    <w:rsid w:val="00E5258C"/>
    <w:rsid w:val="00E52623"/>
    <w:rsid w:val="00E52DAF"/>
    <w:rsid w:val="00E53229"/>
    <w:rsid w:val="00E55659"/>
    <w:rsid w:val="00E56871"/>
    <w:rsid w:val="00E56DC9"/>
    <w:rsid w:val="00E5713C"/>
    <w:rsid w:val="00E5717A"/>
    <w:rsid w:val="00E57239"/>
    <w:rsid w:val="00E57743"/>
    <w:rsid w:val="00E57E54"/>
    <w:rsid w:val="00E6052E"/>
    <w:rsid w:val="00E60678"/>
    <w:rsid w:val="00E60D14"/>
    <w:rsid w:val="00E6164F"/>
    <w:rsid w:val="00E6183E"/>
    <w:rsid w:val="00E6300A"/>
    <w:rsid w:val="00E63482"/>
    <w:rsid w:val="00E6360B"/>
    <w:rsid w:val="00E64BEA"/>
    <w:rsid w:val="00E64D5D"/>
    <w:rsid w:val="00E65A7F"/>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C14"/>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29DC"/>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B7B0C"/>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4482"/>
    <w:rsid w:val="00F15903"/>
    <w:rsid w:val="00F16484"/>
    <w:rsid w:val="00F16521"/>
    <w:rsid w:val="00F16DD0"/>
    <w:rsid w:val="00F17814"/>
    <w:rsid w:val="00F2048E"/>
    <w:rsid w:val="00F20B6A"/>
    <w:rsid w:val="00F21D12"/>
    <w:rsid w:val="00F22152"/>
    <w:rsid w:val="00F226EF"/>
    <w:rsid w:val="00F2298E"/>
    <w:rsid w:val="00F229C2"/>
    <w:rsid w:val="00F22AE8"/>
    <w:rsid w:val="00F231FA"/>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879"/>
    <w:rsid w:val="00F46D66"/>
    <w:rsid w:val="00F47450"/>
    <w:rsid w:val="00F50041"/>
    <w:rsid w:val="00F50D79"/>
    <w:rsid w:val="00F52133"/>
    <w:rsid w:val="00F52D5A"/>
    <w:rsid w:val="00F53595"/>
    <w:rsid w:val="00F53821"/>
    <w:rsid w:val="00F552E4"/>
    <w:rsid w:val="00F55605"/>
    <w:rsid w:val="00F55C70"/>
    <w:rsid w:val="00F55E6D"/>
    <w:rsid w:val="00F55EE8"/>
    <w:rsid w:val="00F56142"/>
    <w:rsid w:val="00F5648A"/>
    <w:rsid w:val="00F570E2"/>
    <w:rsid w:val="00F57A3D"/>
    <w:rsid w:val="00F6013B"/>
    <w:rsid w:val="00F60817"/>
    <w:rsid w:val="00F60A02"/>
    <w:rsid w:val="00F61E9D"/>
    <w:rsid w:val="00F62A71"/>
    <w:rsid w:val="00F641EF"/>
    <w:rsid w:val="00F64712"/>
    <w:rsid w:val="00F6604B"/>
    <w:rsid w:val="00F664C6"/>
    <w:rsid w:val="00F67782"/>
    <w:rsid w:val="00F6779D"/>
    <w:rsid w:val="00F7053E"/>
    <w:rsid w:val="00F708EF"/>
    <w:rsid w:val="00F70B20"/>
    <w:rsid w:val="00F70E1A"/>
    <w:rsid w:val="00F70E80"/>
    <w:rsid w:val="00F71238"/>
    <w:rsid w:val="00F71AC6"/>
    <w:rsid w:val="00F71C8D"/>
    <w:rsid w:val="00F71F4C"/>
    <w:rsid w:val="00F72622"/>
    <w:rsid w:val="00F72F17"/>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68B5"/>
    <w:rsid w:val="00FD7160"/>
    <w:rsid w:val="00FD7697"/>
    <w:rsid w:val="00FE00B6"/>
    <w:rsid w:val="00FE09D7"/>
    <w:rsid w:val="00FE0AE8"/>
    <w:rsid w:val="00FE0FC0"/>
    <w:rsid w:val="00FE2B0D"/>
    <w:rsid w:val="00FE37C6"/>
    <w:rsid w:val="00FE3A27"/>
    <w:rsid w:val="00FE3E2C"/>
    <w:rsid w:val="00FE449E"/>
    <w:rsid w:val="00FE54A5"/>
    <w:rsid w:val="00FE62C6"/>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C432939"/>
  <w15:docId w15:val="{AC087971-C4CD-4031-BC4D-4AD68512D1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9D3730"/>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ind w:left="0"/>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122886">
      <w:bodyDiv w:val="1"/>
      <w:marLeft w:val="0"/>
      <w:marRight w:val="0"/>
      <w:marTop w:val="0"/>
      <w:marBottom w:val="0"/>
      <w:divBdr>
        <w:top w:val="none" w:sz="0" w:space="0" w:color="auto"/>
        <w:left w:val="none" w:sz="0" w:space="0" w:color="auto"/>
        <w:bottom w:val="none" w:sz="0" w:space="0" w:color="auto"/>
        <w:right w:val="none" w:sz="0" w:space="0" w:color="auto"/>
      </w:divBdr>
    </w:div>
    <w:div w:id="298347473">
      <w:bodyDiv w:val="1"/>
      <w:marLeft w:val="0"/>
      <w:marRight w:val="0"/>
      <w:marTop w:val="0"/>
      <w:marBottom w:val="0"/>
      <w:divBdr>
        <w:top w:val="none" w:sz="0" w:space="0" w:color="auto"/>
        <w:left w:val="none" w:sz="0" w:space="0" w:color="auto"/>
        <w:bottom w:val="none" w:sz="0" w:space="0" w:color="auto"/>
        <w:right w:val="none" w:sz="0" w:space="0" w:color="auto"/>
      </w:divBdr>
    </w:div>
    <w:div w:id="303198107">
      <w:bodyDiv w:val="1"/>
      <w:marLeft w:val="0"/>
      <w:marRight w:val="0"/>
      <w:marTop w:val="0"/>
      <w:marBottom w:val="0"/>
      <w:divBdr>
        <w:top w:val="none" w:sz="0" w:space="0" w:color="auto"/>
        <w:left w:val="none" w:sz="0" w:space="0" w:color="auto"/>
        <w:bottom w:val="none" w:sz="0" w:space="0" w:color="auto"/>
        <w:right w:val="none" w:sz="0" w:space="0" w:color="auto"/>
      </w:divBdr>
    </w:div>
    <w:div w:id="311715918">
      <w:bodyDiv w:val="1"/>
      <w:marLeft w:val="0"/>
      <w:marRight w:val="0"/>
      <w:marTop w:val="0"/>
      <w:marBottom w:val="0"/>
      <w:divBdr>
        <w:top w:val="none" w:sz="0" w:space="0" w:color="auto"/>
        <w:left w:val="none" w:sz="0" w:space="0" w:color="auto"/>
        <w:bottom w:val="none" w:sz="0" w:space="0" w:color="auto"/>
        <w:right w:val="none" w:sz="0" w:space="0" w:color="auto"/>
      </w:divBdr>
    </w:div>
    <w:div w:id="379332199">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36000096">
      <w:bodyDiv w:val="1"/>
      <w:marLeft w:val="0"/>
      <w:marRight w:val="0"/>
      <w:marTop w:val="0"/>
      <w:marBottom w:val="0"/>
      <w:divBdr>
        <w:top w:val="none" w:sz="0" w:space="0" w:color="auto"/>
        <w:left w:val="none" w:sz="0" w:space="0" w:color="auto"/>
        <w:bottom w:val="none" w:sz="0" w:space="0" w:color="auto"/>
        <w:right w:val="none" w:sz="0" w:space="0" w:color="auto"/>
      </w:divBdr>
    </w:div>
    <w:div w:id="871695052">
      <w:bodyDiv w:val="1"/>
      <w:marLeft w:val="0"/>
      <w:marRight w:val="0"/>
      <w:marTop w:val="0"/>
      <w:marBottom w:val="0"/>
      <w:divBdr>
        <w:top w:val="none" w:sz="0" w:space="0" w:color="auto"/>
        <w:left w:val="none" w:sz="0" w:space="0" w:color="auto"/>
        <w:bottom w:val="none" w:sz="0" w:space="0" w:color="auto"/>
        <w:right w:val="none" w:sz="0" w:space="0" w:color="auto"/>
      </w:divBdr>
    </w:div>
    <w:div w:id="974220328">
      <w:bodyDiv w:val="1"/>
      <w:marLeft w:val="0"/>
      <w:marRight w:val="0"/>
      <w:marTop w:val="0"/>
      <w:marBottom w:val="0"/>
      <w:divBdr>
        <w:top w:val="none" w:sz="0" w:space="0" w:color="auto"/>
        <w:left w:val="none" w:sz="0" w:space="0" w:color="auto"/>
        <w:bottom w:val="none" w:sz="0" w:space="0" w:color="auto"/>
        <w:right w:val="none" w:sz="0" w:space="0" w:color="auto"/>
      </w:divBdr>
    </w:div>
    <w:div w:id="1140346372">
      <w:bodyDiv w:val="1"/>
      <w:marLeft w:val="0"/>
      <w:marRight w:val="0"/>
      <w:marTop w:val="0"/>
      <w:marBottom w:val="0"/>
      <w:divBdr>
        <w:top w:val="none" w:sz="0" w:space="0" w:color="auto"/>
        <w:left w:val="none" w:sz="0" w:space="0" w:color="auto"/>
        <w:bottom w:val="none" w:sz="0" w:space="0" w:color="auto"/>
        <w:right w:val="none" w:sz="0" w:space="0" w:color="auto"/>
      </w:divBdr>
    </w:div>
    <w:div w:id="1198082538">
      <w:bodyDiv w:val="1"/>
      <w:marLeft w:val="0"/>
      <w:marRight w:val="0"/>
      <w:marTop w:val="0"/>
      <w:marBottom w:val="0"/>
      <w:divBdr>
        <w:top w:val="none" w:sz="0" w:space="0" w:color="auto"/>
        <w:left w:val="none" w:sz="0" w:space="0" w:color="auto"/>
        <w:bottom w:val="none" w:sz="0" w:space="0" w:color="auto"/>
        <w:right w:val="none" w:sz="0" w:space="0" w:color="auto"/>
      </w:divBdr>
    </w:div>
    <w:div w:id="1223785658">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682001354">
      <w:bodyDiv w:val="1"/>
      <w:marLeft w:val="0"/>
      <w:marRight w:val="0"/>
      <w:marTop w:val="0"/>
      <w:marBottom w:val="0"/>
      <w:divBdr>
        <w:top w:val="none" w:sz="0" w:space="0" w:color="auto"/>
        <w:left w:val="none" w:sz="0" w:space="0" w:color="auto"/>
        <w:bottom w:val="none" w:sz="0" w:space="0" w:color="auto"/>
        <w:right w:val="none" w:sz="0" w:space="0" w:color="auto"/>
      </w:divBdr>
    </w:div>
    <w:div w:id="1687441205">
      <w:bodyDiv w:val="1"/>
      <w:marLeft w:val="0"/>
      <w:marRight w:val="0"/>
      <w:marTop w:val="0"/>
      <w:marBottom w:val="0"/>
      <w:divBdr>
        <w:top w:val="none" w:sz="0" w:space="0" w:color="auto"/>
        <w:left w:val="none" w:sz="0" w:space="0" w:color="auto"/>
        <w:bottom w:val="none" w:sz="0" w:space="0" w:color="auto"/>
        <w:right w:val="none" w:sz="0" w:space="0" w:color="auto"/>
      </w:divBdr>
    </w:div>
    <w:div w:id="1703356473">
      <w:bodyDiv w:val="1"/>
      <w:marLeft w:val="0"/>
      <w:marRight w:val="0"/>
      <w:marTop w:val="0"/>
      <w:marBottom w:val="0"/>
      <w:divBdr>
        <w:top w:val="none" w:sz="0" w:space="0" w:color="auto"/>
        <w:left w:val="none" w:sz="0" w:space="0" w:color="auto"/>
        <w:bottom w:val="none" w:sz="0" w:space="0" w:color="auto"/>
        <w:right w:val="none" w:sz="0" w:space="0" w:color="auto"/>
      </w:divBdr>
    </w:div>
    <w:div w:id="1737321000">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glossaryDocument" Target="glossary/document.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1;&#1069;&#1050;\2024\&#1058;&#1054;&#1056;&#1043;&#1048;%202024\&#1050;&#1060;\&#1092;&#1077;&#1074;&#1088;&#1072;&#1083;&#1100;%2024\&#1050;%20&#1069;&#1060;%20&#1057;&#1052;&#1057;&#1055;\&#1082;&#1086;&#1085;&#1076;&#1077;&#1085;&#1089;&#1072;&#1090;&#1086;&#1088;&#1099;\16.01.2024%20&#1064;&#1072;&#1073;&#1083;&#1086;&#1085;%20&#1076;&#1086;&#1082;&#1091;&#1084;&#1077;&#1085;&#1090;&#1072;&#1094;&#1080;&#1103;%20&#1086;%20&#1079;&#1072;&#1082;&#1091;&#1087;&#1082;&#1077;%20(&#1082;&#1086;&#1085;&#1082;&#1091;&#1088;&#1089;;&#1069;&#1060;,&#1057;&#1052;&#1057;&#1055;).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39A4092A1EB406690C48587E69144C3"/>
        <w:category>
          <w:name w:val="Общие"/>
          <w:gallery w:val="placeholder"/>
        </w:category>
        <w:types>
          <w:type w:val="bbPlcHdr"/>
        </w:types>
        <w:behaviors>
          <w:behavior w:val="content"/>
        </w:behaviors>
        <w:guid w:val="{4AFD5B81-0801-45D6-A9EF-0B03E0131BE0}"/>
      </w:docPartPr>
      <w:docPartBody>
        <w:p w:rsidR="00383AAB" w:rsidRDefault="00084C3A">
          <w:pPr>
            <w:pStyle w:val="B39A4092A1EB406690C48587E69144C3"/>
          </w:pPr>
          <w:r w:rsidRPr="00680AC0">
            <w:rPr>
              <w:rStyle w:val="a3"/>
            </w:rPr>
            <w:t>Выберите элемент.</w:t>
          </w:r>
        </w:p>
      </w:docPartBody>
    </w:docPart>
    <w:docPart>
      <w:docPartPr>
        <w:name w:val="D01069A996DC4D49943B00611B931695"/>
        <w:category>
          <w:name w:val="Общие"/>
          <w:gallery w:val="placeholder"/>
        </w:category>
        <w:types>
          <w:type w:val="bbPlcHdr"/>
        </w:types>
        <w:behaviors>
          <w:behavior w:val="content"/>
        </w:behaviors>
        <w:guid w:val="{2AC6B7BA-33E5-4463-B380-C6C1B8760E48}"/>
      </w:docPartPr>
      <w:docPartBody>
        <w:p w:rsidR="00383AAB" w:rsidRDefault="00084C3A">
          <w:pPr>
            <w:pStyle w:val="D01069A996DC4D49943B00611B931695"/>
          </w:pPr>
          <w:r w:rsidRPr="00853F0C">
            <w:rPr>
              <w:rStyle w:val="a3"/>
            </w:rPr>
            <w:t>Место для ввода текста.</w:t>
          </w:r>
        </w:p>
      </w:docPartBody>
    </w:docPart>
    <w:docPart>
      <w:docPartPr>
        <w:name w:val="2D210EDFB7C94CB5BEFC72F7397B7067"/>
        <w:category>
          <w:name w:val="Общие"/>
          <w:gallery w:val="placeholder"/>
        </w:category>
        <w:types>
          <w:type w:val="bbPlcHdr"/>
        </w:types>
        <w:behaviors>
          <w:behavior w:val="content"/>
        </w:behaviors>
        <w:guid w:val="{E869B385-A840-41B0-B5AB-00FBB3A08240}"/>
      </w:docPartPr>
      <w:docPartBody>
        <w:p w:rsidR="00383AAB" w:rsidRDefault="00084C3A">
          <w:pPr>
            <w:pStyle w:val="2D210EDFB7C94CB5BEFC72F7397B7067"/>
          </w:pPr>
          <w:bookmarkStart w:id="0" w:name="НПлана"/>
          <w:r w:rsidRPr="00853F0C">
            <w:rPr>
              <w:rStyle w:val="a3"/>
            </w:rPr>
            <w:t xml:space="preserve">Место для ввода </w:t>
          </w:r>
          <w:r>
            <w:rPr>
              <w:rStyle w:val="a3"/>
            </w:rPr>
            <w:t>номера</w:t>
          </w:r>
          <w:bookmarkEnd w:id="0"/>
        </w:p>
      </w:docPartBody>
    </w:docPart>
    <w:docPart>
      <w:docPartPr>
        <w:name w:val="FFC72ECC7C3D4F469B7E0010C6EFA621"/>
        <w:category>
          <w:name w:val="Общие"/>
          <w:gallery w:val="placeholder"/>
        </w:category>
        <w:types>
          <w:type w:val="bbPlcHdr"/>
        </w:types>
        <w:behaviors>
          <w:behavior w:val="content"/>
        </w:behaviors>
        <w:guid w:val="{329EFA11-EBE2-4626-A7FB-A1F0E1863972}"/>
      </w:docPartPr>
      <w:docPartBody>
        <w:p w:rsidR="00383AAB" w:rsidRDefault="00084C3A">
          <w:pPr>
            <w:pStyle w:val="FFC72ECC7C3D4F469B7E0010C6EFA621"/>
          </w:pPr>
          <w:r w:rsidRPr="00853F0C">
            <w:rPr>
              <w:rStyle w:val="a3"/>
            </w:rPr>
            <w:t>Место для ввода текста.</w:t>
          </w:r>
        </w:p>
      </w:docPartBody>
    </w:docPart>
    <w:docPart>
      <w:docPartPr>
        <w:name w:val="9F40BDB5DF234EBAA9115A95F589C710"/>
        <w:category>
          <w:name w:val="Общие"/>
          <w:gallery w:val="placeholder"/>
        </w:category>
        <w:types>
          <w:type w:val="bbPlcHdr"/>
        </w:types>
        <w:behaviors>
          <w:behavior w:val="content"/>
        </w:behaviors>
        <w:guid w:val="{47D8C5B9-F8AA-4651-9C75-F4525EC08BD4}"/>
      </w:docPartPr>
      <w:docPartBody>
        <w:p w:rsidR="00383AAB" w:rsidRDefault="00084C3A">
          <w:pPr>
            <w:pStyle w:val="9F40BDB5DF234EBAA9115A95F589C710"/>
          </w:pPr>
          <w:r w:rsidRPr="00853F0C">
            <w:rPr>
              <w:rStyle w:val="a3"/>
            </w:rPr>
            <w:t>Место для ввода текста.</w:t>
          </w:r>
        </w:p>
      </w:docPartBody>
    </w:docPart>
    <w:docPart>
      <w:docPartPr>
        <w:name w:val="1322AC7ED93F4160955D5F618F045B2B"/>
        <w:category>
          <w:name w:val="Общие"/>
          <w:gallery w:val="placeholder"/>
        </w:category>
        <w:types>
          <w:type w:val="bbPlcHdr"/>
        </w:types>
        <w:behaviors>
          <w:behavior w:val="content"/>
        </w:behaviors>
        <w:guid w:val="{5A6DB6D6-DF3C-4BD2-A1DB-BFD177B89EFF}"/>
      </w:docPartPr>
      <w:docPartBody>
        <w:p w:rsidR="00383AAB" w:rsidRDefault="00084C3A">
          <w:pPr>
            <w:pStyle w:val="1322AC7ED93F4160955D5F618F045B2B"/>
          </w:pPr>
          <w:r w:rsidRPr="00853F0C">
            <w:rPr>
              <w:rStyle w:val="a3"/>
            </w:rPr>
            <w:t>Место для ввода текста.</w:t>
          </w:r>
        </w:p>
      </w:docPartBody>
    </w:docPart>
    <w:docPart>
      <w:docPartPr>
        <w:name w:val="98AD9CC1ABCB42109FEDABECC4C8BDBA"/>
        <w:category>
          <w:name w:val="Общие"/>
          <w:gallery w:val="placeholder"/>
        </w:category>
        <w:types>
          <w:type w:val="bbPlcHdr"/>
        </w:types>
        <w:behaviors>
          <w:behavior w:val="content"/>
        </w:behaviors>
        <w:guid w:val="{841133A6-9BC4-47C3-BBF4-7B0373E14D65}"/>
      </w:docPartPr>
      <w:docPartBody>
        <w:p w:rsidR="00383AAB" w:rsidRDefault="00084C3A">
          <w:pPr>
            <w:pStyle w:val="98AD9CC1ABCB42109FEDABECC4C8BDBA"/>
          </w:pPr>
          <w:r w:rsidRPr="00853F0C">
            <w:rPr>
              <w:rStyle w:val="a3"/>
            </w:rPr>
            <w:t>Место для ввода текста.</w:t>
          </w:r>
        </w:p>
      </w:docPartBody>
    </w:docPart>
    <w:docPart>
      <w:docPartPr>
        <w:name w:val="5F6646A80A9349039635A284A74ECD9E"/>
        <w:category>
          <w:name w:val="Общие"/>
          <w:gallery w:val="placeholder"/>
        </w:category>
        <w:types>
          <w:type w:val="bbPlcHdr"/>
        </w:types>
        <w:behaviors>
          <w:behavior w:val="content"/>
        </w:behaviors>
        <w:guid w:val="{A7108992-3197-499E-8D70-E8E2089CA4EA}"/>
      </w:docPartPr>
      <w:docPartBody>
        <w:p w:rsidR="00383AAB" w:rsidRDefault="00084C3A">
          <w:pPr>
            <w:pStyle w:val="5F6646A80A9349039635A284A74ECD9E"/>
          </w:pPr>
          <w:r w:rsidRPr="00853F0C">
            <w:rPr>
              <w:rStyle w:val="a3"/>
            </w:rPr>
            <w:t>Место для ввода текста.</w:t>
          </w:r>
        </w:p>
      </w:docPartBody>
    </w:docPart>
    <w:docPart>
      <w:docPartPr>
        <w:name w:val="93F08529997249A0AEA3FDAB40AE5E03"/>
        <w:category>
          <w:name w:val="Общие"/>
          <w:gallery w:val="placeholder"/>
        </w:category>
        <w:types>
          <w:type w:val="bbPlcHdr"/>
        </w:types>
        <w:behaviors>
          <w:behavior w:val="content"/>
        </w:behaviors>
        <w:guid w:val="{3BF27FAD-1DD3-44D9-A818-7F8BA17A496C}"/>
      </w:docPartPr>
      <w:docPartBody>
        <w:p w:rsidR="00383AAB" w:rsidRDefault="00084C3A">
          <w:pPr>
            <w:pStyle w:val="93F08529997249A0AEA3FDAB40AE5E03"/>
          </w:pPr>
          <w:r w:rsidRPr="00B8675A">
            <w:rPr>
              <w:rStyle w:val="a3"/>
            </w:rPr>
            <w:t>Выберите элемент.</w:t>
          </w:r>
        </w:p>
      </w:docPartBody>
    </w:docPart>
    <w:docPart>
      <w:docPartPr>
        <w:name w:val="57975BA892F24D2C9515E863D88565CF"/>
        <w:category>
          <w:name w:val="Общие"/>
          <w:gallery w:val="placeholder"/>
        </w:category>
        <w:types>
          <w:type w:val="bbPlcHdr"/>
        </w:types>
        <w:behaviors>
          <w:behavior w:val="content"/>
        </w:behaviors>
        <w:guid w:val="{281873DF-58EA-4F3A-813B-53C43A965FA7}"/>
      </w:docPartPr>
      <w:docPartBody>
        <w:p w:rsidR="00383AAB" w:rsidRDefault="00084C3A">
          <w:pPr>
            <w:pStyle w:val="57975BA892F24D2C9515E863D88565CF"/>
          </w:pPr>
          <w:r w:rsidRPr="00853F0C">
            <w:rPr>
              <w:rStyle w:val="a3"/>
            </w:rPr>
            <w:t>Место для ввода текста.</w:t>
          </w:r>
        </w:p>
      </w:docPartBody>
    </w:docPart>
    <w:docPart>
      <w:docPartPr>
        <w:name w:val="858934837EDA4CC2ACA5D14214E4DDA0"/>
        <w:category>
          <w:name w:val="Общие"/>
          <w:gallery w:val="placeholder"/>
        </w:category>
        <w:types>
          <w:type w:val="bbPlcHdr"/>
        </w:types>
        <w:behaviors>
          <w:behavior w:val="content"/>
        </w:behaviors>
        <w:guid w:val="{0225E72C-BAEE-420E-AAD9-361C96FB45BF}"/>
      </w:docPartPr>
      <w:docPartBody>
        <w:p w:rsidR="00383AAB" w:rsidRDefault="00084C3A">
          <w:pPr>
            <w:pStyle w:val="858934837EDA4CC2ACA5D14214E4DDA0"/>
          </w:pPr>
          <w:r w:rsidRPr="00853F0C">
            <w:rPr>
              <w:rStyle w:val="a3"/>
            </w:rPr>
            <w:t>Место для ввода текста.</w:t>
          </w:r>
        </w:p>
      </w:docPartBody>
    </w:docPart>
    <w:docPart>
      <w:docPartPr>
        <w:name w:val="8F1A9004E41140558FB8FCEBEE834A85"/>
        <w:category>
          <w:name w:val="Общие"/>
          <w:gallery w:val="placeholder"/>
        </w:category>
        <w:types>
          <w:type w:val="bbPlcHdr"/>
        </w:types>
        <w:behaviors>
          <w:behavior w:val="content"/>
        </w:behaviors>
        <w:guid w:val="{B8B8FDE6-84B0-447C-A11D-7193CB46E1EF}"/>
      </w:docPartPr>
      <w:docPartBody>
        <w:p w:rsidR="00383AAB" w:rsidRDefault="00084C3A">
          <w:pPr>
            <w:pStyle w:val="8F1A9004E41140558FB8FCEBEE834A85"/>
          </w:pPr>
          <w:r w:rsidRPr="00853F0C">
            <w:rPr>
              <w:rStyle w:val="a3"/>
            </w:rPr>
            <w:t>Место для ввода текста.</w:t>
          </w:r>
        </w:p>
      </w:docPartBody>
    </w:docPart>
    <w:docPart>
      <w:docPartPr>
        <w:name w:val="AEB97CC797814FEC8253EF726E065B66"/>
        <w:category>
          <w:name w:val="Общие"/>
          <w:gallery w:val="placeholder"/>
        </w:category>
        <w:types>
          <w:type w:val="bbPlcHdr"/>
        </w:types>
        <w:behaviors>
          <w:behavior w:val="content"/>
        </w:behaviors>
        <w:guid w:val="{0CBF259E-579C-4B32-BEA1-179D74E72A12}"/>
      </w:docPartPr>
      <w:docPartBody>
        <w:p w:rsidR="00383AAB" w:rsidRDefault="00084C3A">
          <w:pPr>
            <w:pStyle w:val="AEB97CC797814FEC8253EF726E065B66"/>
          </w:pPr>
          <w:r w:rsidRPr="00BC1543">
            <w:rPr>
              <w:rStyle w:val="a3"/>
            </w:rPr>
            <w:t>Выберите элемент.</w:t>
          </w:r>
        </w:p>
      </w:docPartBody>
    </w:docPart>
    <w:docPart>
      <w:docPartPr>
        <w:name w:val="9A70EDD43DE64CE0A5A3949828371AF8"/>
        <w:category>
          <w:name w:val="Общие"/>
          <w:gallery w:val="placeholder"/>
        </w:category>
        <w:types>
          <w:type w:val="bbPlcHdr"/>
        </w:types>
        <w:behaviors>
          <w:behavior w:val="content"/>
        </w:behaviors>
        <w:guid w:val="{7B943CD7-6C92-4EA3-9B46-80FAB2B14E8A}"/>
      </w:docPartPr>
      <w:docPartBody>
        <w:p w:rsidR="00383AAB" w:rsidRDefault="00084C3A">
          <w:pPr>
            <w:pStyle w:val="9A70EDD43DE64CE0A5A3949828371AF8"/>
          </w:pPr>
          <w:r w:rsidRPr="00853F0C">
            <w:rPr>
              <w:rStyle w:val="a3"/>
            </w:rPr>
            <w:t>Место для ввода текста.</w:t>
          </w:r>
        </w:p>
      </w:docPartBody>
    </w:docPart>
    <w:docPart>
      <w:docPartPr>
        <w:name w:val="F432985E16314ED6A48FFC666DB94534"/>
        <w:category>
          <w:name w:val="Общие"/>
          <w:gallery w:val="placeholder"/>
        </w:category>
        <w:types>
          <w:type w:val="bbPlcHdr"/>
        </w:types>
        <w:behaviors>
          <w:behavior w:val="content"/>
        </w:behaviors>
        <w:guid w:val="{7084EFB3-417C-4C94-BFB9-A4FE01557574}"/>
      </w:docPartPr>
      <w:docPartBody>
        <w:p w:rsidR="00383AAB" w:rsidRDefault="00084C3A">
          <w:pPr>
            <w:pStyle w:val="F432985E16314ED6A48FFC666DB94534"/>
          </w:pPr>
          <w:r w:rsidRPr="00853F0C">
            <w:rPr>
              <w:rStyle w:val="a3"/>
            </w:rPr>
            <w:t>Место для ввода текста.</w:t>
          </w:r>
        </w:p>
      </w:docPartBody>
    </w:docPart>
    <w:docPart>
      <w:docPartPr>
        <w:name w:val="0B32562955BB46C68FF8B009CA33DD89"/>
        <w:category>
          <w:name w:val="Общие"/>
          <w:gallery w:val="placeholder"/>
        </w:category>
        <w:types>
          <w:type w:val="bbPlcHdr"/>
        </w:types>
        <w:behaviors>
          <w:behavior w:val="content"/>
        </w:behaviors>
        <w:guid w:val="{FC12959F-1CB5-49F6-B8D0-8F66BA6D2DD0}"/>
      </w:docPartPr>
      <w:docPartBody>
        <w:p w:rsidR="00383AAB" w:rsidRDefault="00084C3A">
          <w:pPr>
            <w:pStyle w:val="0B32562955BB46C68FF8B009CA33DD89"/>
          </w:pPr>
          <w:r w:rsidRPr="00853F0C">
            <w:rPr>
              <w:rStyle w:val="a3"/>
            </w:rPr>
            <w:t>Место для ввода текста.</w:t>
          </w:r>
        </w:p>
      </w:docPartBody>
    </w:docPart>
    <w:docPart>
      <w:docPartPr>
        <w:name w:val="8AE2FA2C63F940D190824F6DB6D9ABAE"/>
        <w:category>
          <w:name w:val="Общие"/>
          <w:gallery w:val="placeholder"/>
        </w:category>
        <w:types>
          <w:type w:val="bbPlcHdr"/>
        </w:types>
        <w:behaviors>
          <w:behavior w:val="content"/>
        </w:behaviors>
        <w:guid w:val="{389B415B-C403-4292-B50A-8880D56D94B6}"/>
      </w:docPartPr>
      <w:docPartBody>
        <w:p w:rsidR="00383AAB" w:rsidRDefault="00084C3A">
          <w:pPr>
            <w:pStyle w:val="8AE2FA2C63F940D190824F6DB6D9ABAE"/>
          </w:pPr>
          <w:r w:rsidRPr="00853F0C">
            <w:rPr>
              <w:rStyle w:val="a3"/>
            </w:rPr>
            <w:t>Место для ввода текста.</w:t>
          </w:r>
        </w:p>
      </w:docPartBody>
    </w:docPart>
    <w:docPart>
      <w:docPartPr>
        <w:name w:val="4B2E5B5C9E1A4DE485787170FCE9C7AB"/>
        <w:category>
          <w:name w:val="Общие"/>
          <w:gallery w:val="placeholder"/>
        </w:category>
        <w:types>
          <w:type w:val="bbPlcHdr"/>
        </w:types>
        <w:behaviors>
          <w:behavior w:val="content"/>
        </w:behaviors>
        <w:guid w:val="{D81A13F2-23E0-42DC-AC57-9D02AC19DDEB}"/>
      </w:docPartPr>
      <w:docPartBody>
        <w:p w:rsidR="00383AAB" w:rsidRDefault="00084C3A">
          <w:pPr>
            <w:pStyle w:val="4B2E5B5C9E1A4DE485787170FCE9C7AB"/>
          </w:pPr>
          <w:r w:rsidRPr="00853F0C">
            <w:rPr>
              <w:rStyle w:val="a3"/>
            </w:rPr>
            <w:t>Место для ввода текста.</w:t>
          </w:r>
        </w:p>
      </w:docPartBody>
    </w:docPart>
    <w:docPart>
      <w:docPartPr>
        <w:name w:val="1F5CB2F54FA24C8B8E361EAF1275C0E5"/>
        <w:category>
          <w:name w:val="Общие"/>
          <w:gallery w:val="placeholder"/>
        </w:category>
        <w:types>
          <w:type w:val="bbPlcHdr"/>
        </w:types>
        <w:behaviors>
          <w:behavior w:val="content"/>
        </w:behaviors>
        <w:guid w:val="{91096333-6147-4237-A4D6-345B07551568}"/>
      </w:docPartPr>
      <w:docPartBody>
        <w:p w:rsidR="00383AAB" w:rsidRDefault="00084C3A">
          <w:pPr>
            <w:pStyle w:val="1F5CB2F54FA24C8B8E361EAF1275C0E5"/>
          </w:pPr>
          <w:r w:rsidRPr="00853F0C">
            <w:rPr>
              <w:rStyle w:val="a3"/>
            </w:rPr>
            <w:t>Место для ввода текста.</w:t>
          </w:r>
        </w:p>
      </w:docPartBody>
    </w:docPart>
    <w:docPart>
      <w:docPartPr>
        <w:name w:val="11CC4979353C424CA4A4D7E253232EE6"/>
        <w:category>
          <w:name w:val="Общие"/>
          <w:gallery w:val="placeholder"/>
        </w:category>
        <w:types>
          <w:type w:val="bbPlcHdr"/>
        </w:types>
        <w:behaviors>
          <w:behavior w:val="content"/>
        </w:behaviors>
        <w:guid w:val="{9A521740-640D-4478-B7F9-A71519D2F1FA}"/>
      </w:docPartPr>
      <w:docPartBody>
        <w:p w:rsidR="00383AAB" w:rsidRDefault="00084C3A">
          <w:pPr>
            <w:pStyle w:val="11CC4979353C424CA4A4D7E253232EE6"/>
          </w:pPr>
          <w:r w:rsidRPr="00853F0C">
            <w:rPr>
              <w:rStyle w:val="a3"/>
            </w:rPr>
            <w:t>Место для ввода текста.</w:t>
          </w:r>
        </w:p>
      </w:docPartBody>
    </w:docPart>
    <w:docPart>
      <w:docPartPr>
        <w:name w:val="E76FE4078ED94B0695243C80D3AEFDDC"/>
        <w:category>
          <w:name w:val="Общие"/>
          <w:gallery w:val="placeholder"/>
        </w:category>
        <w:types>
          <w:type w:val="bbPlcHdr"/>
        </w:types>
        <w:behaviors>
          <w:behavior w:val="content"/>
        </w:behaviors>
        <w:guid w:val="{6538C943-606C-49DF-84FE-1C62A20A393F}"/>
      </w:docPartPr>
      <w:docPartBody>
        <w:p w:rsidR="00383AAB" w:rsidRDefault="00084C3A">
          <w:pPr>
            <w:pStyle w:val="E76FE4078ED94B0695243C80D3AEFDDC"/>
          </w:pPr>
          <w:r w:rsidRPr="00853F0C">
            <w:rPr>
              <w:rStyle w:val="a3"/>
            </w:rPr>
            <w:t>Место для ввода текста.</w:t>
          </w:r>
        </w:p>
      </w:docPartBody>
    </w:docPart>
    <w:docPart>
      <w:docPartPr>
        <w:name w:val="40B5965054454E3CBFFF79FDD3DEC677"/>
        <w:category>
          <w:name w:val="Общие"/>
          <w:gallery w:val="placeholder"/>
        </w:category>
        <w:types>
          <w:type w:val="bbPlcHdr"/>
        </w:types>
        <w:behaviors>
          <w:behavior w:val="content"/>
        </w:behaviors>
        <w:guid w:val="{24390E54-8AE8-4AC8-B274-DA01049DC014}"/>
      </w:docPartPr>
      <w:docPartBody>
        <w:p w:rsidR="00383AAB" w:rsidRDefault="00084C3A">
          <w:pPr>
            <w:pStyle w:val="40B5965054454E3CBFFF79FDD3DEC677"/>
          </w:pPr>
          <w:r w:rsidRPr="00853F0C">
            <w:rPr>
              <w:rStyle w:val="a3"/>
            </w:rPr>
            <w:t>Место для ввода текста.</w:t>
          </w:r>
        </w:p>
      </w:docPartBody>
    </w:docPart>
    <w:docPart>
      <w:docPartPr>
        <w:name w:val="CC9AC448B5FA4F68A9263598EA4273EE"/>
        <w:category>
          <w:name w:val="Общие"/>
          <w:gallery w:val="placeholder"/>
        </w:category>
        <w:types>
          <w:type w:val="bbPlcHdr"/>
        </w:types>
        <w:behaviors>
          <w:behavior w:val="content"/>
        </w:behaviors>
        <w:guid w:val="{9DCF734B-42A7-4E6D-9B15-AE9C0CDB1D6A}"/>
      </w:docPartPr>
      <w:docPartBody>
        <w:p w:rsidR="00383AAB" w:rsidRDefault="00084C3A">
          <w:pPr>
            <w:pStyle w:val="CC9AC448B5FA4F68A9263598EA4273EE"/>
          </w:pPr>
          <w:r w:rsidRPr="00853F0C">
            <w:rPr>
              <w:rStyle w:val="a3"/>
            </w:rPr>
            <w:t>Место для ввода текста.</w:t>
          </w:r>
        </w:p>
      </w:docPartBody>
    </w:docPart>
    <w:docPart>
      <w:docPartPr>
        <w:name w:val="298E89FFEE384181BA2DD2FB0450FD9B"/>
        <w:category>
          <w:name w:val="Общие"/>
          <w:gallery w:val="placeholder"/>
        </w:category>
        <w:types>
          <w:type w:val="bbPlcHdr"/>
        </w:types>
        <w:behaviors>
          <w:behavior w:val="content"/>
        </w:behaviors>
        <w:guid w:val="{9197ACA2-AD85-4F90-9D54-CCC664B55129}"/>
      </w:docPartPr>
      <w:docPartBody>
        <w:p w:rsidR="00383AAB" w:rsidRDefault="00084C3A">
          <w:pPr>
            <w:pStyle w:val="298E89FFEE384181BA2DD2FB0450FD9B"/>
          </w:pPr>
          <w:r w:rsidRPr="007027F2">
            <w:rPr>
              <w:rStyle w:val="a3"/>
            </w:rPr>
            <w:t>Выберите стандартный блок.</w:t>
          </w:r>
        </w:p>
      </w:docPartBody>
    </w:docPart>
    <w:docPart>
      <w:docPartPr>
        <w:name w:val="7A27F228AF0D470A835C7D4FDFEC4981"/>
        <w:category>
          <w:name w:val="Общие"/>
          <w:gallery w:val="placeholder"/>
        </w:category>
        <w:types>
          <w:type w:val="bbPlcHdr"/>
        </w:types>
        <w:behaviors>
          <w:behavior w:val="content"/>
        </w:behaviors>
        <w:guid w:val="{32D28B56-287E-46B1-B9E5-79E93E24AE64}"/>
      </w:docPartPr>
      <w:docPartBody>
        <w:p w:rsidR="00383AAB" w:rsidRDefault="00084C3A">
          <w:pPr>
            <w:pStyle w:val="7A27F228AF0D470A835C7D4FDFEC4981"/>
          </w:pPr>
          <w:r w:rsidRPr="00853F0C">
            <w:rPr>
              <w:rStyle w:val="a3"/>
            </w:rPr>
            <w:t>Место для ввода текста.</w:t>
          </w:r>
        </w:p>
      </w:docPartBody>
    </w:docPart>
    <w:docPart>
      <w:docPartPr>
        <w:name w:val="0B6FB77B5E684FECBF906E2A21D1BAF2"/>
        <w:category>
          <w:name w:val="Общие"/>
          <w:gallery w:val="placeholder"/>
        </w:category>
        <w:types>
          <w:type w:val="bbPlcHdr"/>
        </w:types>
        <w:behaviors>
          <w:behavior w:val="content"/>
        </w:behaviors>
        <w:guid w:val="{54DF26A5-F471-48B6-B8FE-CDF5CAEC11DA}"/>
      </w:docPartPr>
      <w:docPartBody>
        <w:p w:rsidR="00383AAB" w:rsidRDefault="00084C3A">
          <w:pPr>
            <w:pStyle w:val="0B6FB77B5E684FECBF906E2A21D1BAF2"/>
          </w:pPr>
          <w:r w:rsidRPr="00E6512F">
            <w:rPr>
              <w:rStyle w:val="a3"/>
            </w:rPr>
            <w:t>Место для ввода даты.</w:t>
          </w:r>
        </w:p>
      </w:docPartBody>
    </w:docPart>
    <w:docPart>
      <w:docPartPr>
        <w:name w:val="932061A8BE1840919652F70315E53D28"/>
        <w:category>
          <w:name w:val="Общие"/>
          <w:gallery w:val="placeholder"/>
        </w:category>
        <w:types>
          <w:type w:val="bbPlcHdr"/>
        </w:types>
        <w:behaviors>
          <w:behavior w:val="content"/>
        </w:behaviors>
        <w:guid w:val="{E18DCCFC-6473-4519-9834-80E71D094143}"/>
      </w:docPartPr>
      <w:docPartBody>
        <w:p w:rsidR="00383AAB" w:rsidRDefault="00084C3A">
          <w:pPr>
            <w:pStyle w:val="932061A8BE1840919652F70315E53D28"/>
          </w:pPr>
          <w:r w:rsidRPr="00853F0C">
            <w:rPr>
              <w:rStyle w:val="a3"/>
            </w:rPr>
            <w:t>Место для ввода текста.</w:t>
          </w:r>
        </w:p>
      </w:docPartBody>
    </w:docPart>
    <w:docPart>
      <w:docPartPr>
        <w:name w:val="9109131B94864E19946AFF90D776CCCC"/>
        <w:category>
          <w:name w:val="Общие"/>
          <w:gallery w:val="placeholder"/>
        </w:category>
        <w:types>
          <w:type w:val="bbPlcHdr"/>
        </w:types>
        <w:behaviors>
          <w:behavior w:val="content"/>
        </w:behaviors>
        <w:guid w:val="{2FA0C475-A132-464B-A32B-15BFEC850FB1}"/>
      </w:docPartPr>
      <w:docPartBody>
        <w:p w:rsidR="00383AAB" w:rsidRDefault="00084C3A">
          <w:pPr>
            <w:pStyle w:val="9109131B94864E19946AFF90D776CCCC"/>
          </w:pPr>
          <w:r w:rsidRPr="00853F0C">
            <w:rPr>
              <w:rStyle w:val="a3"/>
            </w:rPr>
            <w:t>Место для ввода текста.</w:t>
          </w:r>
        </w:p>
      </w:docPartBody>
    </w:docPart>
    <w:docPart>
      <w:docPartPr>
        <w:name w:val="38DE54D9B2164CE1A363F199EE438457"/>
        <w:category>
          <w:name w:val="Общие"/>
          <w:gallery w:val="placeholder"/>
        </w:category>
        <w:types>
          <w:type w:val="bbPlcHdr"/>
        </w:types>
        <w:behaviors>
          <w:behavior w:val="content"/>
        </w:behaviors>
        <w:guid w:val="{FB240011-7FB5-4F59-9E6A-18DFF2C74A2F}"/>
      </w:docPartPr>
      <w:docPartBody>
        <w:p w:rsidR="00383AAB" w:rsidRDefault="00084C3A">
          <w:pPr>
            <w:pStyle w:val="38DE54D9B2164CE1A363F199EE438457"/>
          </w:pPr>
          <w:r w:rsidRPr="00BC1543">
            <w:rPr>
              <w:rStyle w:val="a3"/>
            </w:rPr>
            <w:t>Выберите элемент.</w:t>
          </w:r>
        </w:p>
      </w:docPartBody>
    </w:docPart>
    <w:docPart>
      <w:docPartPr>
        <w:name w:val="703BE3C96D0F4B4AAEC190C73939856C"/>
        <w:category>
          <w:name w:val="Общие"/>
          <w:gallery w:val="placeholder"/>
        </w:category>
        <w:types>
          <w:type w:val="bbPlcHdr"/>
        </w:types>
        <w:behaviors>
          <w:behavior w:val="content"/>
        </w:behaviors>
        <w:guid w:val="{B854F645-6C8E-43D2-B465-487B4C4BB30C}"/>
      </w:docPartPr>
      <w:docPartBody>
        <w:p w:rsidR="00383AAB" w:rsidRDefault="00084C3A">
          <w:pPr>
            <w:pStyle w:val="703BE3C96D0F4B4AAEC190C73939856C"/>
          </w:pPr>
          <w:r w:rsidRPr="00853F0C">
            <w:rPr>
              <w:rStyle w:val="a3"/>
            </w:rPr>
            <w:t>Место для ввода текста.</w:t>
          </w:r>
        </w:p>
      </w:docPartBody>
    </w:docPart>
    <w:docPart>
      <w:docPartPr>
        <w:name w:val="FC3073E31A494AC2A6B7EDB1A678E1DD"/>
        <w:category>
          <w:name w:val="Общие"/>
          <w:gallery w:val="placeholder"/>
        </w:category>
        <w:types>
          <w:type w:val="bbPlcHdr"/>
        </w:types>
        <w:behaviors>
          <w:behavior w:val="content"/>
        </w:behaviors>
        <w:guid w:val="{33809D73-183D-4F6F-B5DF-67E243327C2E}"/>
      </w:docPartPr>
      <w:docPartBody>
        <w:p w:rsidR="00383AAB" w:rsidRDefault="00084C3A">
          <w:pPr>
            <w:pStyle w:val="FC3073E31A494AC2A6B7EDB1A678E1DD"/>
          </w:pPr>
          <w:r w:rsidRPr="00853F0C">
            <w:rPr>
              <w:rStyle w:val="a3"/>
            </w:rPr>
            <w:t>Место для ввода текста.</w:t>
          </w:r>
        </w:p>
      </w:docPartBody>
    </w:docPart>
    <w:docPart>
      <w:docPartPr>
        <w:name w:val="56AB41B0B07A44C3BED57428EB4DA54A"/>
        <w:category>
          <w:name w:val="Общие"/>
          <w:gallery w:val="placeholder"/>
        </w:category>
        <w:types>
          <w:type w:val="bbPlcHdr"/>
        </w:types>
        <w:behaviors>
          <w:behavior w:val="content"/>
        </w:behaviors>
        <w:guid w:val="{420294E2-5424-4A04-B1CD-17B0AE9D83FC}"/>
      </w:docPartPr>
      <w:docPartBody>
        <w:p w:rsidR="00383AAB" w:rsidRDefault="00084C3A">
          <w:pPr>
            <w:pStyle w:val="56AB41B0B07A44C3BED57428EB4DA54A"/>
          </w:pPr>
          <w:r w:rsidRPr="00BC1543">
            <w:rPr>
              <w:rStyle w:val="a3"/>
            </w:rPr>
            <w:t>Выберите элемент.</w:t>
          </w:r>
        </w:p>
      </w:docPartBody>
    </w:docPart>
    <w:docPart>
      <w:docPartPr>
        <w:name w:val="D19EEAD692A64E818D168B4C5430E35D"/>
        <w:category>
          <w:name w:val="Общие"/>
          <w:gallery w:val="placeholder"/>
        </w:category>
        <w:types>
          <w:type w:val="bbPlcHdr"/>
        </w:types>
        <w:behaviors>
          <w:behavior w:val="content"/>
        </w:behaviors>
        <w:guid w:val="{E9805F42-ACAB-401F-A843-9E065564DF8F}"/>
      </w:docPartPr>
      <w:docPartBody>
        <w:p w:rsidR="00383AAB" w:rsidRDefault="00084C3A">
          <w:pPr>
            <w:pStyle w:val="D19EEAD692A64E818D168B4C5430E35D"/>
          </w:pPr>
          <w:r>
            <w:rPr>
              <w:rStyle w:val="a3"/>
            </w:rPr>
            <w:t>Место для ввода текста.</w:t>
          </w:r>
        </w:p>
      </w:docPartBody>
    </w:docPart>
    <w:docPart>
      <w:docPartPr>
        <w:name w:val="95734CFAC09749CAB48762B01032B922"/>
        <w:category>
          <w:name w:val="Общие"/>
          <w:gallery w:val="placeholder"/>
        </w:category>
        <w:types>
          <w:type w:val="bbPlcHdr"/>
        </w:types>
        <w:behaviors>
          <w:behavior w:val="content"/>
        </w:behaviors>
        <w:guid w:val="{9BD281F7-4F0E-428D-9D03-7DAC8B66FDEF}"/>
      </w:docPartPr>
      <w:docPartBody>
        <w:p w:rsidR="00383AAB" w:rsidRDefault="00084C3A">
          <w:pPr>
            <w:pStyle w:val="95734CFAC09749CAB48762B01032B922"/>
          </w:pPr>
          <w:r>
            <w:rPr>
              <w:rStyle w:val="a3"/>
            </w:rPr>
            <w:t>Место для ввода текста.</w:t>
          </w:r>
        </w:p>
      </w:docPartBody>
    </w:docPart>
    <w:docPart>
      <w:docPartPr>
        <w:name w:val="49782496097A4126AA0F0DA46BE94835"/>
        <w:category>
          <w:name w:val="Общие"/>
          <w:gallery w:val="placeholder"/>
        </w:category>
        <w:types>
          <w:type w:val="bbPlcHdr"/>
        </w:types>
        <w:behaviors>
          <w:behavior w:val="content"/>
        </w:behaviors>
        <w:guid w:val="{44BBFD0D-FBD7-4A45-AEAC-33A79720A4FF}"/>
      </w:docPartPr>
      <w:docPartBody>
        <w:p w:rsidR="00383AAB" w:rsidRDefault="00084C3A">
          <w:pPr>
            <w:pStyle w:val="49782496097A4126AA0F0DA46BE94835"/>
          </w:pPr>
          <w:r w:rsidRPr="00BC1543">
            <w:rPr>
              <w:rStyle w:val="a3"/>
            </w:rPr>
            <w:t>Выберите элемент.</w:t>
          </w:r>
        </w:p>
      </w:docPartBody>
    </w:docPart>
    <w:docPart>
      <w:docPartPr>
        <w:name w:val="14B17507ED7A42F7BDA03CB33FFD6A39"/>
        <w:category>
          <w:name w:val="Общие"/>
          <w:gallery w:val="placeholder"/>
        </w:category>
        <w:types>
          <w:type w:val="bbPlcHdr"/>
        </w:types>
        <w:behaviors>
          <w:behavior w:val="content"/>
        </w:behaviors>
        <w:guid w:val="{DCEA00A5-4600-45CE-A7DB-A3C796B87449}"/>
      </w:docPartPr>
      <w:docPartBody>
        <w:p w:rsidR="00383AAB" w:rsidRDefault="00084C3A">
          <w:pPr>
            <w:pStyle w:val="14B17507ED7A42F7BDA03CB33FFD6A39"/>
          </w:pPr>
          <w:r w:rsidRPr="00E6512F">
            <w:rPr>
              <w:rStyle w:val="a3"/>
            </w:rPr>
            <w:t>Место для ввода даты.</w:t>
          </w:r>
        </w:p>
      </w:docPartBody>
    </w:docPart>
    <w:docPart>
      <w:docPartPr>
        <w:name w:val="5B16A34F9A564B02BD86C24C53D6569C"/>
        <w:category>
          <w:name w:val="Общие"/>
          <w:gallery w:val="placeholder"/>
        </w:category>
        <w:types>
          <w:type w:val="bbPlcHdr"/>
        </w:types>
        <w:behaviors>
          <w:behavior w:val="content"/>
        </w:behaviors>
        <w:guid w:val="{24FF390A-C416-456C-B82D-BC6C1CBBCFC2}"/>
      </w:docPartPr>
      <w:docPartBody>
        <w:p w:rsidR="00383AAB" w:rsidRDefault="00084C3A">
          <w:pPr>
            <w:pStyle w:val="5B16A34F9A564B02BD86C24C53D6569C"/>
          </w:pPr>
          <w:r w:rsidRPr="00E6512F">
            <w:rPr>
              <w:rStyle w:val="a3"/>
            </w:rPr>
            <w:t>Место для ввода даты.</w:t>
          </w:r>
        </w:p>
      </w:docPartBody>
    </w:docPart>
    <w:docPart>
      <w:docPartPr>
        <w:name w:val="B26B37F759A14A738DB0237CF4A7BA7B"/>
        <w:category>
          <w:name w:val="Общие"/>
          <w:gallery w:val="placeholder"/>
        </w:category>
        <w:types>
          <w:type w:val="bbPlcHdr"/>
        </w:types>
        <w:behaviors>
          <w:behavior w:val="content"/>
        </w:behaviors>
        <w:guid w:val="{CED453BA-4347-4834-BF22-B19747445F14}"/>
      </w:docPartPr>
      <w:docPartBody>
        <w:p w:rsidR="00383AAB" w:rsidRDefault="00084C3A">
          <w:pPr>
            <w:pStyle w:val="B26B37F759A14A738DB0237CF4A7BA7B"/>
          </w:pPr>
          <w:r w:rsidRPr="00E6512F">
            <w:rPr>
              <w:rStyle w:val="a3"/>
            </w:rPr>
            <w:t>Место для ввода даты.</w:t>
          </w:r>
        </w:p>
      </w:docPartBody>
    </w:docPart>
    <w:docPart>
      <w:docPartPr>
        <w:name w:val="37F67B2838A54A72B13EE428EC05A6B1"/>
        <w:category>
          <w:name w:val="Общие"/>
          <w:gallery w:val="placeholder"/>
        </w:category>
        <w:types>
          <w:type w:val="bbPlcHdr"/>
        </w:types>
        <w:behaviors>
          <w:behavior w:val="content"/>
        </w:behaviors>
        <w:guid w:val="{9B670584-7EA0-4717-8526-FC58189E8FE1}"/>
      </w:docPartPr>
      <w:docPartBody>
        <w:p w:rsidR="00383AAB" w:rsidRDefault="00084C3A">
          <w:pPr>
            <w:pStyle w:val="37F67B2838A54A72B13EE428EC05A6B1"/>
          </w:pPr>
          <w:r w:rsidRPr="00E6512F">
            <w:rPr>
              <w:rStyle w:val="a3"/>
            </w:rPr>
            <w:t>Место для ввода даты.</w:t>
          </w:r>
        </w:p>
      </w:docPartBody>
    </w:docPart>
    <w:docPart>
      <w:docPartPr>
        <w:name w:val="4C514DF348EE425FAE966477FC7000F7"/>
        <w:category>
          <w:name w:val="Общие"/>
          <w:gallery w:val="placeholder"/>
        </w:category>
        <w:types>
          <w:type w:val="bbPlcHdr"/>
        </w:types>
        <w:behaviors>
          <w:behavior w:val="content"/>
        </w:behaviors>
        <w:guid w:val="{1CB6295F-C660-4E1B-BBB4-AA500EB64EDC}"/>
      </w:docPartPr>
      <w:docPartBody>
        <w:p w:rsidR="00383AAB" w:rsidRDefault="00084C3A">
          <w:pPr>
            <w:pStyle w:val="4C514DF348EE425FAE966477FC7000F7"/>
          </w:pPr>
          <w:r w:rsidRPr="00E6512F">
            <w:rPr>
              <w:rStyle w:val="a3"/>
            </w:rPr>
            <w:t>Место для ввода даты.</w:t>
          </w:r>
        </w:p>
      </w:docPartBody>
    </w:docPart>
    <w:docPart>
      <w:docPartPr>
        <w:name w:val="37AD041BB95F4949B6684383CCFF7E3F"/>
        <w:category>
          <w:name w:val="Общие"/>
          <w:gallery w:val="placeholder"/>
        </w:category>
        <w:types>
          <w:type w:val="bbPlcHdr"/>
        </w:types>
        <w:behaviors>
          <w:behavior w:val="content"/>
        </w:behaviors>
        <w:guid w:val="{019A88EB-4437-41E4-87BB-28B23B9866B8}"/>
      </w:docPartPr>
      <w:docPartBody>
        <w:p w:rsidR="00383AAB" w:rsidRDefault="00084C3A">
          <w:pPr>
            <w:pStyle w:val="37AD041BB95F4949B6684383CCFF7E3F"/>
          </w:pPr>
          <w:r w:rsidRPr="00E6512F">
            <w:rPr>
              <w:rStyle w:val="a3"/>
            </w:rPr>
            <w:t>Место для ввода даты.</w:t>
          </w:r>
        </w:p>
      </w:docPartBody>
    </w:docPart>
    <w:docPart>
      <w:docPartPr>
        <w:name w:val="BB1250AA85E944DE8ED8EAE69555BE17"/>
        <w:category>
          <w:name w:val="Общие"/>
          <w:gallery w:val="placeholder"/>
        </w:category>
        <w:types>
          <w:type w:val="bbPlcHdr"/>
        </w:types>
        <w:behaviors>
          <w:behavior w:val="content"/>
        </w:behaviors>
        <w:guid w:val="{77EF8654-4488-495D-B183-7DF7E089BABC}"/>
      </w:docPartPr>
      <w:docPartBody>
        <w:p w:rsidR="00383AAB" w:rsidRDefault="00084C3A">
          <w:pPr>
            <w:pStyle w:val="BB1250AA85E944DE8ED8EAE69555BE17"/>
          </w:pPr>
          <w:r w:rsidRPr="00853F0C">
            <w:rPr>
              <w:rStyle w:val="a3"/>
            </w:rPr>
            <w:t>Место для ввода текста.</w:t>
          </w:r>
        </w:p>
      </w:docPartBody>
    </w:docPart>
    <w:docPart>
      <w:docPartPr>
        <w:name w:val="4836B1622C68424FA927761DB1EA663A"/>
        <w:category>
          <w:name w:val="Общие"/>
          <w:gallery w:val="placeholder"/>
        </w:category>
        <w:types>
          <w:type w:val="bbPlcHdr"/>
        </w:types>
        <w:behaviors>
          <w:behavior w:val="content"/>
        </w:behaviors>
        <w:guid w:val="{D2F12132-6C8A-466E-97F4-27B32A242B61}"/>
      </w:docPartPr>
      <w:docPartBody>
        <w:p w:rsidR="00383AAB" w:rsidRDefault="00084C3A">
          <w:pPr>
            <w:pStyle w:val="4836B1622C68424FA927761DB1EA663A"/>
          </w:pPr>
          <w:r w:rsidRPr="00853F0C">
            <w:rPr>
              <w:rStyle w:val="a3"/>
            </w:rPr>
            <w:t>Место для ввода текста.</w:t>
          </w:r>
        </w:p>
      </w:docPartBody>
    </w:docPart>
    <w:docPart>
      <w:docPartPr>
        <w:name w:val="EDDF0D71FAE344DFB8012DC7957F1A42"/>
        <w:category>
          <w:name w:val="Общие"/>
          <w:gallery w:val="placeholder"/>
        </w:category>
        <w:types>
          <w:type w:val="bbPlcHdr"/>
        </w:types>
        <w:behaviors>
          <w:behavior w:val="content"/>
        </w:behaviors>
        <w:guid w:val="{C6895D1C-9B08-4DD4-B86B-BDCB77C2DBC1}"/>
      </w:docPartPr>
      <w:docPartBody>
        <w:p w:rsidR="00383AAB" w:rsidRDefault="00084C3A">
          <w:pPr>
            <w:pStyle w:val="EDDF0D71FAE344DFB8012DC7957F1A42"/>
          </w:pPr>
          <w:r w:rsidRPr="00B56B74">
            <w:rPr>
              <w:rStyle w:val="a3"/>
            </w:rPr>
            <w:t>Место для ввода текста.</w:t>
          </w:r>
        </w:p>
      </w:docPartBody>
    </w:docPart>
    <w:docPart>
      <w:docPartPr>
        <w:name w:val="5984723A0FDD400096DDE4F4B1FED33A"/>
        <w:category>
          <w:name w:val="Общие"/>
          <w:gallery w:val="placeholder"/>
        </w:category>
        <w:types>
          <w:type w:val="bbPlcHdr"/>
        </w:types>
        <w:behaviors>
          <w:behavior w:val="content"/>
        </w:behaviors>
        <w:guid w:val="{CCE0C538-2C47-4496-A42E-A30044CA9B60}"/>
      </w:docPartPr>
      <w:docPartBody>
        <w:p w:rsidR="00383AAB" w:rsidRDefault="00084C3A">
          <w:pPr>
            <w:pStyle w:val="5984723A0FDD400096DDE4F4B1FED33A"/>
          </w:pPr>
          <w:r w:rsidRPr="00853F0C">
            <w:rPr>
              <w:rStyle w:val="a3"/>
            </w:rPr>
            <w:t>Место для ввода текста.</w:t>
          </w:r>
        </w:p>
      </w:docPartBody>
    </w:docPart>
    <w:docPart>
      <w:docPartPr>
        <w:name w:val="0258EDF935064DC18941F5441045EE1E"/>
        <w:category>
          <w:name w:val="Общие"/>
          <w:gallery w:val="placeholder"/>
        </w:category>
        <w:types>
          <w:type w:val="bbPlcHdr"/>
        </w:types>
        <w:behaviors>
          <w:behavior w:val="content"/>
        </w:behaviors>
        <w:guid w:val="{1168A02C-0BC4-49F7-A7EA-BB6953D7ECDB}"/>
      </w:docPartPr>
      <w:docPartBody>
        <w:p w:rsidR="00383AAB" w:rsidRDefault="00084C3A">
          <w:pPr>
            <w:pStyle w:val="0258EDF935064DC18941F5441045EE1E"/>
          </w:pPr>
          <w:r w:rsidRPr="00853F0C">
            <w:rPr>
              <w:rStyle w:val="a3"/>
            </w:rPr>
            <w:t>Место для ввода текста.</w:t>
          </w:r>
        </w:p>
      </w:docPartBody>
    </w:docPart>
    <w:docPart>
      <w:docPartPr>
        <w:name w:val="990183E24DFD4A7E9877ED703AADEF01"/>
        <w:category>
          <w:name w:val="Общие"/>
          <w:gallery w:val="placeholder"/>
        </w:category>
        <w:types>
          <w:type w:val="bbPlcHdr"/>
        </w:types>
        <w:behaviors>
          <w:behavior w:val="content"/>
        </w:behaviors>
        <w:guid w:val="{5CBA2413-16DD-4C86-8E83-8BA18895A98C}"/>
      </w:docPartPr>
      <w:docPartBody>
        <w:p w:rsidR="00383AAB" w:rsidRDefault="00084C3A">
          <w:pPr>
            <w:pStyle w:val="990183E24DFD4A7E9877ED703AADEF01"/>
          </w:pPr>
          <w:r w:rsidRPr="00B8675A">
            <w:rPr>
              <w:rStyle w:val="a3"/>
            </w:rPr>
            <w:t>Выберите элемент.</w:t>
          </w:r>
        </w:p>
      </w:docPartBody>
    </w:docPart>
    <w:docPart>
      <w:docPartPr>
        <w:name w:val="4521148D2DCC4482A392EDADE70FD3B1"/>
        <w:category>
          <w:name w:val="Общие"/>
          <w:gallery w:val="placeholder"/>
        </w:category>
        <w:types>
          <w:type w:val="bbPlcHdr"/>
        </w:types>
        <w:behaviors>
          <w:behavior w:val="content"/>
        </w:behaviors>
        <w:guid w:val="{7EEA333A-FA0A-4B8A-AC9F-B12D8892A409}"/>
      </w:docPartPr>
      <w:docPartBody>
        <w:p w:rsidR="00383AAB" w:rsidRDefault="00084C3A">
          <w:pPr>
            <w:pStyle w:val="4521148D2DCC4482A392EDADE70FD3B1"/>
          </w:pPr>
          <w:r w:rsidRPr="00B8675A">
            <w:rPr>
              <w:rStyle w:val="a3"/>
            </w:rPr>
            <w:t>Выберите элемент.</w:t>
          </w:r>
        </w:p>
      </w:docPartBody>
    </w:docPart>
    <w:docPart>
      <w:docPartPr>
        <w:name w:val="99E43B938EE948D2B9716B01DF392E5E"/>
        <w:category>
          <w:name w:val="Общие"/>
          <w:gallery w:val="placeholder"/>
        </w:category>
        <w:types>
          <w:type w:val="bbPlcHdr"/>
        </w:types>
        <w:behaviors>
          <w:behavior w:val="content"/>
        </w:behaviors>
        <w:guid w:val="{0654F6EB-B81C-43E2-B851-C5C6C8390BEB}"/>
      </w:docPartPr>
      <w:docPartBody>
        <w:p w:rsidR="00383AAB" w:rsidRDefault="00084C3A">
          <w:pPr>
            <w:pStyle w:val="99E43B938EE948D2B9716B01DF392E5E"/>
          </w:pPr>
          <w:r w:rsidRPr="00853F0C">
            <w:rPr>
              <w:rStyle w:val="a3"/>
            </w:rPr>
            <w:t>Место для ввода текста.</w:t>
          </w:r>
        </w:p>
      </w:docPartBody>
    </w:docPart>
    <w:docPart>
      <w:docPartPr>
        <w:name w:val="C96344FC2D5D418689EBC47382F77963"/>
        <w:category>
          <w:name w:val="Общие"/>
          <w:gallery w:val="placeholder"/>
        </w:category>
        <w:types>
          <w:type w:val="bbPlcHdr"/>
        </w:types>
        <w:behaviors>
          <w:behavior w:val="content"/>
        </w:behaviors>
        <w:guid w:val="{96BC1A05-5BAB-466D-BB4B-EE23D27DB639}"/>
      </w:docPartPr>
      <w:docPartBody>
        <w:p w:rsidR="00383AAB" w:rsidRDefault="00084C3A">
          <w:pPr>
            <w:pStyle w:val="C96344FC2D5D418689EBC47382F77963"/>
          </w:pPr>
          <w:r w:rsidRPr="00853F0C">
            <w:rPr>
              <w:rStyle w:val="a3"/>
            </w:rPr>
            <w:t>Место для ввода текста.</w:t>
          </w:r>
        </w:p>
      </w:docPartBody>
    </w:docPart>
    <w:docPart>
      <w:docPartPr>
        <w:name w:val="5040EF9E5D9C409C87505D5DD07FB6C4"/>
        <w:category>
          <w:name w:val="Общие"/>
          <w:gallery w:val="placeholder"/>
        </w:category>
        <w:types>
          <w:type w:val="bbPlcHdr"/>
        </w:types>
        <w:behaviors>
          <w:behavior w:val="content"/>
        </w:behaviors>
        <w:guid w:val="{8FE31ED6-E753-4BD1-B94E-787FB3A1963B}"/>
      </w:docPartPr>
      <w:docPartBody>
        <w:p w:rsidR="00383AAB" w:rsidRDefault="00084C3A">
          <w:pPr>
            <w:pStyle w:val="5040EF9E5D9C409C87505D5DD07FB6C4"/>
          </w:pPr>
          <w:r w:rsidRPr="00853F0C">
            <w:rPr>
              <w:rStyle w:val="a3"/>
            </w:rPr>
            <w:t>Место для ввода текста.</w:t>
          </w:r>
        </w:p>
      </w:docPartBody>
    </w:docPart>
    <w:docPart>
      <w:docPartPr>
        <w:name w:val="CA83BEB3BABF410FAF558B58BEB6E286"/>
        <w:category>
          <w:name w:val="Общие"/>
          <w:gallery w:val="placeholder"/>
        </w:category>
        <w:types>
          <w:type w:val="bbPlcHdr"/>
        </w:types>
        <w:behaviors>
          <w:behavior w:val="content"/>
        </w:behaviors>
        <w:guid w:val="{BFF0DCB1-EC0D-47C0-A645-DFC93B8F05AE}"/>
      </w:docPartPr>
      <w:docPartBody>
        <w:p w:rsidR="00383AAB" w:rsidRDefault="00084C3A">
          <w:pPr>
            <w:pStyle w:val="CA83BEB3BABF410FAF558B58BEB6E286"/>
          </w:pPr>
          <w:r w:rsidRPr="00853F0C">
            <w:rPr>
              <w:rStyle w:val="a3"/>
            </w:rPr>
            <w:t>Место для ввода текста.</w:t>
          </w:r>
        </w:p>
      </w:docPartBody>
    </w:docPart>
    <w:docPart>
      <w:docPartPr>
        <w:name w:val="FF2C9EBED73842C5B401F76B9E7C3950"/>
        <w:category>
          <w:name w:val="Общие"/>
          <w:gallery w:val="placeholder"/>
        </w:category>
        <w:types>
          <w:type w:val="bbPlcHdr"/>
        </w:types>
        <w:behaviors>
          <w:behavior w:val="content"/>
        </w:behaviors>
        <w:guid w:val="{21532F1F-5EF3-4DA8-9B12-73AF1774CA87}"/>
      </w:docPartPr>
      <w:docPartBody>
        <w:p w:rsidR="00383AAB" w:rsidRDefault="00084C3A">
          <w:pPr>
            <w:pStyle w:val="FF2C9EBED73842C5B401F76B9E7C3950"/>
          </w:pPr>
          <w:r w:rsidRPr="00853F0C">
            <w:rPr>
              <w:rStyle w:val="a3"/>
            </w:rPr>
            <w:t>Место для ввода текста.</w:t>
          </w:r>
        </w:p>
      </w:docPartBody>
    </w:docPart>
    <w:docPart>
      <w:docPartPr>
        <w:name w:val="7430FC548DFF42C89626430EECE01733"/>
        <w:category>
          <w:name w:val="Общие"/>
          <w:gallery w:val="placeholder"/>
        </w:category>
        <w:types>
          <w:type w:val="bbPlcHdr"/>
        </w:types>
        <w:behaviors>
          <w:behavior w:val="content"/>
        </w:behaviors>
        <w:guid w:val="{5251231B-9B1A-459D-B550-3B96E5AD3D2F}"/>
      </w:docPartPr>
      <w:docPartBody>
        <w:p w:rsidR="00383AAB" w:rsidRDefault="00084C3A">
          <w:pPr>
            <w:pStyle w:val="7430FC548DFF42C89626430EECE01733"/>
          </w:pPr>
          <w:r w:rsidRPr="00853F0C">
            <w:rPr>
              <w:rStyle w:val="a3"/>
            </w:rPr>
            <w:t>Место для ввода текста.</w:t>
          </w:r>
        </w:p>
      </w:docPartBody>
    </w:docPart>
    <w:docPart>
      <w:docPartPr>
        <w:name w:val="CF153736732E4EA08237F1AA2E55749E"/>
        <w:category>
          <w:name w:val="Общие"/>
          <w:gallery w:val="placeholder"/>
        </w:category>
        <w:types>
          <w:type w:val="bbPlcHdr"/>
        </w:types>
        <w:behaviors>
          <w:behavior w:val="content"/>
        </w:behaviors>
        <w:guid w:val="{B6F11425-1F0B-4206-A0C0-3C7F8D39C371}"/>
      </w:docPartPr>
      <w:docPartBody>
        <w:p w:rsidR="00383AAB" w:rsidRDefault="00084C3A">
          <w:pPr>
            <w:pStyle w:val="CF153736732E4EA08237F1AA2E55749E"/>
          </w:pPr>
          <w:r w:rsidRPr="00853F0C">
            <w:rPr>
              <w:rStyle w:val="a3"/>
            </w:rPr>
            <w:t>Место для ввода текста.</w:t>
          </w:r>
        </w:p>
      </w:docPartBody>
    </w:docPart>
    <w:docPart>
      <w:docPartPr>
        <w:name w:val="427879C7BB1B44CDB39603D2BFA930C9"/>
        <w:category>
          <w:name w:val="Общие"/>
          <w:gallery w:val="placeholder"/>
        </w:category>
        <w:types>
          <w:type w:val="bbPlcHdr"/>
        </w:types>
        <w:behaviors>
          <w:behavior w:val="content"/>
        </w:behaviors>
        <w:guid w:val="{FBA78C31-BA2A-497C-9107-AD2420F03334}"/>
      </w:docPartPr>
      <w:docPartBody>
        <w:p w:rsidR="00383AAB" w:rsidRDefault="00084C3A">
          <w:pPr>
            <w:pStyle w:val="427879C7BB1B44CDB39603D2BFA930C9"/>
          </w:pPr>
          <w:r>
            <w:rPr>
              <w:rStyle w:val="a3"/>
            </w:rPr>
            <w:t>Место для ввода текста.</w:t>
          </w:r>
        </w:p>
      </w:docPartBody>
    </w:docPart>
    <w:docPart>
      <w:docPartPr>
        <w:name w:val="EE8C15A5E1B24303A565787181781B78"/>
        <w:category>
          <w:name w:val="Общие"/>
          <w:gallery w:val="placeholder"/>
        </w:category>
        <w:types>
          <w:type w:val="bbPlcHdr"/>
        </w:types>
        <w:behaviors>
          <w:behavior w:val="content"/>
        </w:behaviors>
        <w:guid w:val="{A10EEF69-3468-4340-A921-BC6F951504F4}"/>
      </w:docPartPr>
      <w:docPartBody>
        <w:p w:rsidR="00383AAB" w:rsidRDefault="00084C3A">
          <w:pPr>
            <w:pStyle w:val="EE8C15A5E1B24303A565787181781B78"/>
          </w:pPr>
          <w:r w:rsidRPr="00853F0C">
            <w:rPr>
              <w:rStyle w:val="a3"/>
            </w:rPr>
            <w:t>Место для ввода текста.</w:t>
          </w:r>
        </w:p>
      </w:docPartBody>
    </w:docPart>
    <w:docPart>
      <w:docPartPr>
        <w:name w:val="26B3B5DC0D3F46CB952507F14FE10B82"/>
        <w:category>
          <w:name w:val="Общие"/>
          <w:gallery w:val="placeholder"/>
        </w:category>
        <w:types>
          <w:type w:val="bbPlcHdr"/>
        </w:types>
        <w:behaviors>
          <w:behavior w:val="content"/>
        </w:behaviors>
        <w:guid w:val="{E070D358-5BD6-4DDC-8992-ABF13972A782}"/>
      </w:docPartPr>
      <w:docPartBody>
        <w:p w:rsidR="00383AAB" w:rsidRDefault="00084C3A">
          <w:pPr>
            <w:pStyle w:val="26B3B5DC0D3F46CB952507F14FE10B82"/>
          </w:pPr>
          <w:r w:rsidRPr="00853F0C">
            <w:rPr>
              <w:rStyle w:val="a3"/>
            </w:rPr>
            <w:t>Место для ввода текста.</w:t>
          </w:r>
        </w:p>
      </w:docPartBody>
    </w:docPart>
    <w:docPart>
      <w:docPartPr>
        <w:name w:val="3B0451CF42BB49D0BB5BF5A046E22A39"/>
        <w:category>
          <w:name w:val="Общие"/>
          <w:gallery w:val="placeholder"/>
        </w:category>
        <w:types>
          <w:type w:val="bbPlcHdr"/>
        </w:types>
        <w:behaviors>
          <w:behavior w:val="content"/>
        </w:behaviors>
        <w:guid w:val="{4308449B-A5B3-46C1-9480-C0B1A768E1B4}"/>
      </w:docPartPr>
      <w:docPartBody>
        <w:p w:rsidR="00383AAB" w:rsidRDefault="00084C3A">
          <w:pPr>
            <w:pStyle w:val="3B0451CF42BB49D0BB5BF5A046E22A39"/>
          </w:pPr>
          <w:r w:rsidRPr="00853F0C">
            <w:rPr>
              <w:rStyle w:val="a3"/>
            </w:rPr>
            <w:t>Место для ввода текста.</w:t>
          </w:r>
        </w:p>
      </w:docPartBody>
    </w:docPart>
    <w:docPart>
      <w:docPartPr>
        <w:name w:val="165641A6BC2249D28B93D2E1FD42DB06"/>
        <w:category>
          <w:name w:val="Общие"/>
          <w:gallery w:val="placeholder"/>
        </w:category>
        <w:types>
          <w:type w:val="bbPlcHdr"/>
        </w:types>
        <w:behaviors>
          <w:behavior w:val="content"/>
        </w:behaviors>
        <w:guid w:val="{8EF2E1DB-673B-4BDD-BFB0-A86353DEC259}"/>
      </w:docPartPr>
      <w:docPartBody>
        <w:p w:rsidR="00383AAB" w:rsidRDefault="00084C3A">
          <w:pPr>
            <w:pStyle w:val="165641A6BC2249D28B93D2E1FD42DB06"/>
          </w:pPr>
          <w:r w:rsidRPr="00853F0C">
            <w:rPr>
              <w:rStyle w:val="a3"/>
            </w:rPr>
            <w:t>Место для ввода текста.</w:t>
          </w:r>
        </w:p>
      </w:docPartBody>
    </w:docPart>
    <w:docPart>
      <w:docPartPr>
        <w:name w:val="FF31BC21873A41488A17556A5B7947BC"/>
        <w:category>
          <w:name w:val="Общие"/>
          <w:gallery w:val="placeholder"/>
        </w:category>
        <w:types>
          <w:type w:val="bbPlcHdr"/>
        </w:types>
        <w:behaviors>
          <w:behavior w:val="content"/>
        </w:behaviors>
        <w:guid w:val="{87EDD0CE-C67B-4749-BC19-C76A5A37E263}"/>
      </w:docPartPr>
      <w:docPartBody>
        <w:p w:rsidR="00383AAB" w:rsidRDefault="00084C3A">
          <w:pPr>
            <w:pStyle w:val="FF31BC21873A41488A17556A5B7947BC"/>
          </w:pPr>
          <w:r>
            <w:rPr>
              <w:color w:val="808080" w:themeColor="background1" w:themeShade="80"/>
            </w:rPr>
            <w:t>Укажите документ или вид сведений</w:t>
          </w:r>
        </w:p>
      </w:docPartBody>
    </w:docPart>
    <w:docPart>
      <w:docPartPr>
        <w:name w:val="F0968848B48744E8BA713F2A18DFE977"/>
        <w:category>
          <w:name w:val="Общие"/>
          <w:gallery w:val="placeholder"/>
        </w:category>
        <w:types>
          <w:type w:val="bbPlcHdr"/>
        </w:types>
        <w:behaviors>
          <w:behavior w:val="content"/>
        </w:behaviors>
        <w:guid w:val="{B5AB06D0-24D0-4AAA-AA0D-5537607AA00C}"/>
      </w:docPartPr>
      <w:docPartBody>
        <w:p w:rsidR="00383AAB" w:rsidRDefault="00084C3A">
          <w:pPr>
            <w:pStyle w:val="F0968848B48744E8BA713F2A18DFE977"/>
          </w:pPr>
          <w:r>
            <w:rPr>
              <w:color w:val="808080" w:themeColor="background1" w:themeShade="80"/>
            </w:rPr>
            <w:t>Укажите документ или вид сведений</w:t>
          </w:r>
        </w:p>
      </w:docPartBody>
    </w:docPart>
    <w:docPart>
      <w:docPartPr>
        <w:name w:val="30D1570EE9164D9B919D0D9900BAB3ED"/>
        <w:category>
          <w:name w:val="Общие"/>
          <w:gallery w:val="placeholder"/>
        </w:category>
        <w:types>
          <w:type w:val="bbPlcHdr"/>
        </w:types>
        <w:behaviors>
          <w:behavior w:val="content"/>
        </w:behaviors>
        <w:guid w:val="{D3D95B4E-3F23-471C-AC26-E6755AD76891}"/>
      </w:docPartPr>
      <w:docPartBody>
        <w:p w:rsidR="00383AAB" w:rsidRDefault="00084C3A">
          <w:pPr>
            <w:pStyle w:val="30D1570EE9164D9B919D0D9900BAB3ED"/>
          </w:pPr>
          <w:r w:rsidRPr="00853F0C">
            <w:rPr>
              <w:rStyle w:val="a3"/>
            </w:rPr>
            <w:t>Место для ввода текста.</w:t>
          </w:r>
        </w:p>
      </w:docPartBody>
    </w:docPart>
    <w:docPart>
      <w:docPartPr>
        <w:name w:val="48BECD9AEE6B42D1856ECA19D102B466"/>
        <w:category>
          <w:name w:val="Общие"/>
          <w:gallery w:val="placeholder"/>
        </w:category>
        <w:types>
          <w:type w:val="bbPlcHdr"/>
        </w:types>
        <w:behaviors>
          <w:behavior w:val="content"/>
        </w:behaviors>
        <w:guid w:val="{0972622B-51A7-4DB7-915C-4AF10D927FC0}"/>
      </w:docPartPr>
      <w:docPartBody>
        <w:p w:rsidR="00383AAB" w:rsidRDefault="00084C3A">
          <w:pPr>
            <w:pStyle w:val="48BECD9AEE6B42D1856ECA19D102B466"/>
          </w:pPr>
          <w:r w:rsidRPr="00853F0C">
            <w:rPr>
              <w:rStyle w:val="a3"/>
            </w:rPr>
            <w:t>Место для ввода текста.</w:t>
          </w:r>
        </w:p>
      </w:docPartBody>
    </w:docPart>
    <w:docPart>
      <w:docPartPr>
        <w:name w:val="D9A6A4E90E7B4ADB866547F6DEBAEA65"/>
        <w:category>
          <w:name w:val="Общие"/>
          <w:gallery w:val="placeholder"/>
        </w:category>
        <w:types>
          <w:type w:val="bbPlcHdr"/>
        </w:types>
        <w:behaviors>
          <w:behavior w:val="content"/>
        </w:behaviors>
        <w:guid w:val="{B10034CA-8478-4BB2-8213-22B6FA66D00C}"/>
      </w:docPartPr>
      <w:docPartBody>
        <w:p w:rsidR="00383AAB" w:rsidRDefault="00084C3A">
          <w:pPr>
            <w:pStyle w:val="D9A6A4E90E7B4ADB866547F6DEBAEA65"/>
          </w:pPr>
          <w:r>
            <w:rPr>
              <w:color w:val="808080" w:themeColor="background1" w:themeShade="80"/>
            </w:rPr>
            <w:t>Укажите документ или вид сведений</w:t>
          </w:r>
        </w:p>
      </w:docPartBody>
    </w:docPart>
    <w:docPart>
      <w:docPartPr>
        <w:name w:val="2CF7CC42A75845628A7882CF1A4B6AAE"/>
        <w:category>
          <w:name w:val="Общие"/>
          <w:gallery w:val="placeholder"/>
        </w:category>
        <w:types>
          <w:type w:val="bbPlcHdr"/>
        </w:types>
        <w:behaviors>
          <w:behavior w:val="content"/>
        </w:behaviors>
        <w:guid w:val="{8C5D867C-7D5B-40C8-923E-D1200D8B4611}"/>
      </w:docPartPr>
      <w:docPartBody>
        <w:p w:rsidR="00383AAB" w:rsidRDefault="00084C3A">
          <w:pPr>
            <w:pStyle w:val="2CF7CC42A75845628A7882CF1A4B6AAE"/>
          </w:pPr>
          <w:r>
            <w:rPr>
              <w:color w:val="808080" w:themeColor="background1" w:themeShade="80"/>
            </w:rPr>
            <w:t>Укажите документ или вид сведений</w:t>
          </w:r>
        </w:p>
      </w:docPartBody>
    </w:docPart>
    <w:docPart>
      <w:docPartPr>
        <w:name w:val="DE0E97C92B3F4EBD8FB0B5C30655A595"/>
        <w:category>
          <w:name w:val="Общие"/>
          <w:gallery w:val="placeholder"/>
        </w:category>
        <w:types>
          <w:type w:val="bbPlcHdr"/>
        </w:types>
        <w:behaviors>
          <w:behavior w:val="content"/>
        </w:behaviors>
        <w:guid w:val="{767F8F51-8CAC-49E1-8433-435B56D5C680}"/>
      </w:docPartPr>
      <w:docPartBody>
        <w:p w:rsidR="00383AAB" w:rsidRDefault="00084C3A">
          <w:pPr>
            <w:pStyle w:val="DE0E97C92B3F4EBD8FB0B5C30655A595"/>
          </w:pPr>
          <w:r w:rsidRPr="00853F0C">
            <w:rPr>
              <w:rStyle w:val="a3"/>
            </w:rPr>
            <w:t>Место для ввода текста.</w:t>
          </w:r>
        </w:p>
      </w:docPartBody>
    </w:docPart>
    <w:docPart>
      <w:docPartPr>
        <w:name w:val="C7CD245AD4E84D18A0F93A394D2B03B1"/>
        <w:category>
          <w:name w:val="Общие"/>
          <w:gallery w:val="placeholder"/>
        </w:category>
        <w:types>
          <w:type w:val="bbPlcHdr"/>
        </w:types>
        <w:behaviors>
          <w:behavior w:val="content"/>
        </w:behaviors>
        <w:guid w:val="{8246D38D-106D-46D0-AFAA-BEFCCB417914}"/>
      </w:docPartPr>
      <w:docPartBody>
        <w:p w:rsidR="00383AAB" w:rsidRDefault="00084C3A">
          <w:pPr>
            <w:pStyle w:val="C7CD245AD4E84D18A0F93A394D2B03B1"/>
          </w:pPr>
          <w:r w:rsidRPr="00853F0C">
            <w:rPr>
              <w:rStyle w:val="a3"/>
            </w:rPr>
            <w:t>Место для ввода текста.</w:t>
          </w:r>
        </w:p>
      </w:docPartBody>
    </w:docPart>
    <w:docPart>
      <w:docPartPr>
        <w:name w:val="4BA78D1D453D4289882EED5C4B466362"/>
        <w:category>
          <w:name w:val="Общие"/>
          <w:gallery w:val="placeholder"/>
        </w:category>
        <w:types>
          <w:type w:val="bbPlcHdr"/>
        </w:types>
        <w:behaviors>
          <w:behavior w:val="content"/>
        </w:behaviors>
        <w:guid w:val="{8241E4E7-D893-47AB-B3BF-E80361597717}"/>
      </w:docPartPr>
      <w:docPartBody>
        <w:p w:rsidR="00383AAB" w:rsidRDefault="00084C3A">
          <w:pPr>
            <w:pStyle w:val="4BA78D1D453D4289882EED5C4B466362"/>
          </w:pPr>
          <w:r w:rsidRPr="00853F0C">
            <w:rPr>
              <w:rStyle w:val="a3"/>
            </w:rPr>
            <w:t>Место для ввода текста.</w:t>
          </w:r>
        </w:p>
      </w:docPartBody>
    </w:docPart>
    <w:docPart>
      <w:docPartPr>
        <w:name w:val="4ABBFC9C84DE42A483DB5BE7E38A973E"/>
        <w:category>
          <w:name w:val="Общие"/>
          <w:gallery w:val="placeholder"/>
        </w:category>
        <w:types>
          <w:type w:val="bbPlcHdr"/>
        </w:types>
        <w:behaviors>
          <w:behavior w:val="content"/>
        </w:behaviors>
        <w:guid w:val="{03C770BA-80EC-4348-B8CD-2EE4A3DBB9B9}"/>
      </w:docPartPr>
      <w:docPartBody>
        <w:p w:rsidR="00383AAB" w:rsidRDefault="00084C3A">
          <w:pPr>
            <w:pStyle w:val="4ABBFC9C84DE42A483DB5BE7E38A973E"/>
          </w:pPr>
          <w:r w:rsidRPr="007027F2">
            <w:rPr>
              <w:rStyle w:val="a3"/>
            </w:rPr>
            <w:t>Выберите стандартный блок.</w:t>
          </w:r>
        </w:p>
      </w:docPartBody>
    </w:docPart>
    <w:docPart>
      <w:docPartPr>
        <w:name w:val="FDA6F8C1E95F403E8DEC7319D29D0ECF"/>
        <w:category>
          <w:name w:val="Общие"/>
          <w:gallery w:val="placeholder"/>
        </w:category>
        <w:types>
          <w:type w:val="bbPlcHdr"/>
        </w:types>
        <w:behaviors>
          <w:behavior w:val="content"/>
        </w:behaviors>
        <w:guid w:val="{6B09F3E7-1C12-4C3D-BD8C-9C366B5A8A9C}"/>
      </w:docPartPr>
      <w:docPartBody>
        <w:p w:rsidR="00383AAB" w:rsidRDefault="00084C3A">
          <w:pPr>
            <w:pStyle w:val="FDA6F8C1E95F403E8DEC7319D29D0ECF"/>
          </w:pPr>
          <w:r w:rsidRPr="00853F0C">
            <w:rPr>
              <w:rStyle w:val="a3"/>
            </w:rPr>
            <w:t>Место для ввода текста.</w:t>
          </w:r>
        </w:p>
      </w:docPartBody>
    </w:docPart>
    <w:docPart>
      <w:docPartPr>
        <w:name w:val="8A552BA9F39D4D8792F6B7F72B773B1C"/>
        <w:category>
          <w:name w:val="Общие"/>
          <w:gallery w:val="placeholder"/>
        </w:category>
        <w:types>
          <w:type w:val="bbPlcHdr"/>
        </w:types>
        <w:behaviors>
          <w:behavior w:val="content"/>
        </w:behaviors>
        <w:guid w:val="{1AF5601E-2A50-47DE-B0C5-2B74AE82D8A4}"/>
      </w:docPartPr>
      <w:docPartBody>
        <w:p w:rsidR="00383AAB" w:rsidRDefault="00084C3A">
          <w:pPr>
            <w:pStyle w:val="8A552BA9F39D4D8792F6B7F72B773B1C"/>
          </w:pPr>
          <w:r w:rsidRPr="00853F0C">
            <w:rPr>
              <w:rStyle w:val="a3"/>
            </w:rPr>
            <w:t>Место для ввода текста.</w:t>
          </w:r>
        </w:p>
      </w:docPartBody>
    </w:docPart>
    <w:docPart>
      <w:docPartPr>
        <w:name w:val="722E1BE5C89D4E4B947F15A81BB37E49"/>
        <w:category>
          <w:name w:val="Общие"/>
          <w:gallery w:val="placeholder"/>
        </w:category>
        <w:types>
          <w:type w:val="bbPlcHdr"/>
        </w:types>
        <w:behaviors>
          <w:behavior w:val="content"/>
        </w:behaviors>
        <w:guid w:val="{6ABD938C-EB48-4E42-9A00-F68768B24A55}"/>
      </w:docPartPr>
      <w:docPartBody>
        <w:p w:rsidR="00383AAB" w:rsidRDefault="00084C3A">
          <w:pPr>
            <w:pStyle w:val="722E1BE5C89D4E4B947F15A81BB37E49"/>
          </w:pPr>
          <w:r w:rsidRPr="00853F0C">
            <w:rPr>
              <w:rStyle w:val="a3"/>
            </w:rPr>
            <w:t>Место для ввода текста.</w:t>
          </w:r>
        </w:p>
      </w:docPartBody>
    </w:docPart>
    <w:docPart>
      <w:docPartPr>
        <w:name w:val="0358B3DD08D04037B4CA5299BC646B18"/>
        <w:category>
          <w:name w:val="Общие"/>
          <w:gallery w:val="placeholder"/>
        </w:category>
        <w:types>
          <w:type w:val="bbPlcHdr"/>
        </w:types>
        <w:behaviors>
          <w:behavior w:val="content"/>
        </w:behaviors>
        <w:guid w:val="{D8E0160D-EE78-40F7-8546-D76B17335E6D}"/>
      </w:docPartPr>
      <w:docPartBody>
        <w:p w:rsidR="00383AAB" w:rsidRDefault="00084C3A">
          <w:pPr>
            <w:pStyle w:val="0358B3DD08D04037B4CA5299BC646B18"/>
          </w:pPr>
          <w:r w:rsidRPr="007027F2">
            <w:rPr>
              <w:rStyle w:val="a3"/>
            </w:rPr>
            <w:t>Выберите стандартный блок.</w:t>
          </w:r>
        </w:p>
      </w:docPartBody>
    </w:docPart>
    <w:docPart>
      <w:docPartPr>
        <w:name w:val="C5D8B1D9ADE24861A4337F4AA5BC2C62"/>
        <w:category>
          <w:name w:val="Общие"/>
          <w:gallery w:val="placeholder"/>
        </w:category>
        <w:types>
          <w:type w:val="bbPlcHdr"/>
        </w:types>
        <w:behaviors>
          <w:behavior w:val="content"/>
        </w:behaviors>
        <w:guid w:val="{26A9F9A1-47F1-432F-838E-AFFF8ABE73DA}"/>
      </w:docPartPr>
      <w:docPartBody>
        <w:p w:rsidR="00383AAB" w:rsidRDefault="00084C3A">
          <w:pPr>
            <w:pStyle w:val="C5D8B1D9ADE24861A4337F4AA5BC2C62"/>
          </w:pPr>
          <w:r w:rsidRPr="00C961BF">
            <w:rPr>
              <w:rStyle w:val="a3"/>
            </w:rPr>
            <w:t>В</w:t>
          </w:r>
          <w:r>
            <w:rPr>
              <w:rStyle w:val="a3"/>
            </w:rPr>
            <w:t>ыберите стандартный блок</w:t>
          </w:r>
          <w:r w:rsidRPr="00C961BF">
            <w:rPr>
              <w:rStyle w:val="a3"/>
            </w:rPr>
            <w:t>.</w:t>
          </w:r>
        </w:p>
      </w:docPartBody>
    </w:docPart>
    <w:docPart>
      <w:docPartPr>
        <w:name w:val="C6FDD7BB42004A2BADE9BAAB5F4079B6"/>
        <w:category>
          <w:name w:val="Общие"/>
          <w:gallery w:val="placeholder"/>
        </w:category>
        <w:types>
          <w:type w:val="bbPlcHdr"/>
        </w:types>
        <w:behaviors>
          <w:behavior w:val="content"/>
        </w:behaviors>
        <w:guid w:val="{EA5FE53E-33A8-42AF-B54A-CA9413742E2C}"/>
      </w:docPartPr>
      <w:docPartBody>
        <w:p w:rsidR="00383AAB" w:rsidRDefault="00084C3A">
          <w:pPr>
            <w:pStyle w:val="C6FDD7BB42004A2BADE9BAAB5F4079B6"/>
          </w:pPr>
          <w:r w:rsidRPr="007027F2">
            <w:rPr>
              <w:rStyle w:val="a3"/>
            </w:rPr>
            <w:t>Выберите стандартный блок.</w:t>
          </w:r>
        </w:p>
        <w:bookmarkStart w:id="1" w:name="НПлана"/>
        <w:bookmarkStart w:id="2" w:name="НПлана"/>
        <w:bookmarkStart w:id="3" w:name="НПлана"/>
        <w:bookmarkStart w:id="4" w:name="НПлана"/>
        <w:bookmarkStart w:id="5" w:name="НПлана"/>
        <w:bookmarkStart w:id="6" w:name="НПлана"/>
        <w:bookmarkStart w:id="7" w:name="НПлана"/>
        <w:bookmarkEnd w:id="1"/>
        <w:bookmarkEnd w:id="2"/>
        <w:bookmarkEnd w:id="3"/>
        <w:bookmarkEnd w:id="4"/>
        <w:bookmarkEnd w:id="5"/>
        <w:bookmarkEnd w:id="6"/>
        <w:bookmarkEnd w:id="7"/>
      </w:docPartBody>
    </w:docPart>
    <w:docPart>
      <w:docPartPr>
        <w:name w:val="EC0B9B41BCB04736B19A2598BE9C6F8D"/>
        <w:category>
          <w:name w:val="Общие"/>
          <w:gallery w:val="placeholder"/>
        </w:category>
        <w:types>
          <w:type w:val="bbPlcHdr"/>
        </w:types>
        <w:behaviors>
          <w:behavior w:val="content"/>
        </w:behaviors>
        <w:guid w:val="{E0CA75BE-031A-4A8B-95CD-76B35C52872A}"/>
      </w:docPartPr>
      <w:docPartBody>
        <w:p w:rsidR="00383AAB" w:rsidRDefault="0078504C" w:rsidP="0078504C">
          <w:pPr>
            <w:pStyle w:val="EC0B9B41BCB04736B19A2598BE9C6F8D"/>
          </w:pPr>
          <w:r w:rsidRPr="00853F0C">
            <w:rPr>
              <w:rStyle w:val="a3"/>
            </w:rPr>
            <w:t>Место для ввода текста.</w:t>
          </w:r>
        </w:p>
      </w:docPartBody>
    </w:docPart>
    <w:docPart>
      <w:docPartPr>
        <w:name w:val="C378D00181124A618DF7F35B8EAE0CEE"/>
        <w:category>
          <w:name w:val="Общие"/>
          <w:gallery w:val="placeholder"/>
        </w:category>
        <w:types>
          <w:type w:val="bbPlcHdr"/>
        </w:types>
        <w:behaviors>
          <w:behavior w:val="content"/>
        </w:behaviors>
        <w:guid w:val="{E47406B0-B00E-421E-BFDE-5CABD4B5E22E}"/>
      </w:docPartPr>
      <w:docPartBody>
        <w:p w:rsidR="00383AAB" w:rsidRDefault="0078504C" w:rsidP="0078504C">
          <w:pPr>
            <w:pStyle w:val="C378D00181124A618DF7F35B8EAE0CEE"/>
          </w:pPr>
          <w:r w:rsidRPr="00853F0C">
            <w:rPr>
              <w:rStyle w:val="a3"/>
            </w:rPr>
            <w:t>Место для ввода текста.</w:t>
          </w:r>
        </w:p>
      </w:docPartBody>
    </w:docPart>
    <w:docPart>
      <w:docPartPr>
        <w:name w:val="66B5AD575AC24DC8AD8AC0618B3CD8BC"/>
        <w:category>
          <w:name w:val="Общие"/>
          <w:gallery w:val="placeholder"/>
        </w:category>
        <w:types>
          <w:type w:val="bbPlcHdr"/>
        </w:types>
        <w:behaviors>
          <w:behavior w:val="content"/>
        </w:behaviors>
        <w:guid w:val="{02E98EA6-92A5-4F10-B63A-939B600DF283}"/>
      </w:docPartPr>
      <w:docPartBody>
        <w:p w:rsidR="00383AAB" w:rsidRDefault="0078504C" w:rsidP="0078504C">
          <w:pPr>
            <w:pStyle w:val="66B5AD575AC24DC8AD8AC0618B3CD8BC"/>
          </w:pPr>
          <w:r w:rsidRPr="00853F0C">
            <w:rPr>
              <w:rStyle w:val="a3"/>
            </w:rPr>
            <w:t>Место для ввода текста.</w:t>
          </w:r>
        </w:p>
      </w:docPartBody>
    </w:docPart>
    <w:docPart>
      <w:docPartPr>
        <w:name w:val="CD15231087F943ABBAF80FC3A8DABAA3"/>
        <w:category>
          <w:name w:val="Общие"/>
          <w:gallery w:val="placeholder"/>
        </w:category>
        <w:types>
          <w:type w:val="bbPlcHdr"/>
        </w:types>
        <w:behaviors>
          <w:behavior w:val="content"/>
        </w:behaviors>
        <w:guid w:val="{115691BC-A85B-4252-9396-D0041F7111D5}"/>
      </w:docPartPr>
      <w:docPartBody>
        <w:p w:rsidR="00383AAB" w:rsidRDefault="0078504C" w:rsidP="0078504C">
          <w:pPr>
            <w:pStyle w:val="CD15231087F943ABBAF80FC3A8DABAA3"/>
          </w:pPr>
          <w:r w:rsidRPr="00853F0C">
            <w:rPr>
              <w:rStyle w:val="a3"/>
            </w:rPr>
            <w:t>Место для ввода текста.</w:t>
          </w:r>
        </w:p>
      </w:docPartBody>
    </w:docPart>
    <w:docPart>
      <w:docPartPr>
        <w:name w:val="C154EBE136594C4EAE1E41325AEFEFCB"/>
        <w:category>
          <w:name w:val="Общие"/>
          <w:gallery w:val="placeholder"/>
        </w:category>
        <w:types>
          <w:type w:val="bbPlcHdr"/>
        </w:types>
        <w:behaviors>
          <w:behavior w:val="content"/>
        </w:behaviors>
        <w:guid w:val="{518EF270-774C-45C4-966A-8CED2E2D2706}"/>
      </w:docPartPr>
      <w:docPartBody>
        <w:p w:rsidR="00383AAB" w:rsidRDefault="0078504C" w:rsidP="0078504C">
          <w:pPr>
            <w:pStyle w:val="C154EBE136594C4EAE1E41325AEFEFCB"/>
          </w:pPr>
          <w:r w:rsidRPr="00853F0C">
            <w:rPr>
              <w:rStyle w:val="a3"/>
            </w:rPr>
            <w:t>Место для ввода текста.</w:t>
          </w:r>
        </w:p>
      </w:docPartBody>
    </w:docPart>
    <w:docPart>
      <w:docPartPr>
        <w:name w:val="421A2070921144FEB6B591413738D9A5"/>
        <w:category>
          <w:name w:val="Общие"/>
          <w:gallery w:val="placeholder"/>
        </w:category>
        <w:types>
          <w:type w:val="bbPlcHdr"/>
        </w:types>
        <w:behaviors>
          <w:behavior w:val="content"/>
        </w:behaviors>
        <w:guid w:val="{01929673-3413-4264-8A6C-E53E754C54C1}"/>
      </w:docPartPr>
      <w:docPartBody>
        <w:p w:rsidR="00383AAB" w:rsidRDefault="0078504C" w:rsidP="0078504C">
          <w:pPr>
            <w:pStyle w:val="421A2070921144FEB6B591413738D9A5"/>
          </w:pPr>
          <w:r w:rsidRPr="00853F0C">
            <w:rPr>
              <w:rStyle w:val="a3"/>
            </w:rPr>
            <w:t>Место для ввода текста.</w:t>
          </w:r>
        </w:p>
      </w:docPartBody>
    </w:docPart>
    <w:docPart>
      <w:docPartPr>
        <w:name w:val="42A4D44B82FD4D958DFE8F5561F83D8D"/>
        <w:category>
          <w:name w:val="Общие"/>
          <w:gallery w:val="placeholder"/>
        </w:category>
        <w:types>
          <w:type w:val="bbPlcHdr"/>
        </w:types>
        <w:behaviors>
          <w:behavior w:val="content"/>
        </w:behaviors>
        <w:guid w:val="{C4EFD144-A8B2-404F-A06C-4EF717E7AE76}"/>
      </w:docPartPr>
      <w:docPartBody>
        <w:p w:rsidR="00383AAB" w:rsidRDefault="0078504C" w:rsidP="0078504C">
          <w:pPr>
            <w:pStyle w:val="42A4D44B82FD4D958DFE8F5561F83D8D"/>
          </w:pPr>
          <w:r w:rsidRPr="00853F0C">
            <w:rPr>
              <w:rStyle w:val="a3"/>
            </w:rPr>
            <w:t>Место для ввода текста.</w:t>
          </w:r>
        </w:p>
      </w:docPartBody>
    </w:docPart>
    <w:docPart>
      <w:docPartPr>
        <w:name w:val="49C1ECE68AD744B39EEA97C302A8FFAB"/>
        <w:category>
          <w:name w:val="Общие"/>
          <w:gallery w:val="placeholder"/>
        </w:category>
        <w:types>
          <w:type w:val="bbPlcHdr"/>
        </w:types>
        <w:behaviors>
          <w:behavior w:val="content"/>
        </w:behaviors>
        <w:guid w:val="{8BF09ECE-B25A-4071-8D97-0B74DE00C7AE}"/>
      </w:docPartPr>
      <w:docPartBody>
        <w:p w:rsidR="00383AAB" w:rsidRDefault="0078504C" w:rsidP="0078504C">
          <w:pPr>
            <w:pStyle w:val="49C1ECE68AD744B39EEA97C302A8FFAB"/>
          </w:pPr>
          <w:r w:rsidRPr="00853F0C">
            <w:rPr>
              <w:rStyle w:val="a3"/>
            </w:rPr>
            <w:t>Место для ввода текста.</w:t>
          </w:r>
        </w:p>
      </w:docPartBody>
    </w:docPart>
    <w:docPart>
      <w:docPartPr>
        <w:name w:val="B4EC86C0E81248518C74E138B62479C6"/>
        <w:category>
          <w:name w:val="Общие"/>
          <w:gallery w:val="placeholder"/>
        </w:category>
        <w:types>
          <w:type w:val="bbPlcHdr"/>
        </w:types>
        <w:behaviors>
          <w:behavior w:val="content"/>
        </w:behaviors>
        <w:guid w:val="{8C30247E-2F17-4428-8854-ECBD0BDACFB4}"/>
      </w:docPartPr>
      <w:docPartBody>
        <w:p w:rsidR="00383AAB" w:rsidRDefault="0078504C" w:rsidP="0078504C">
          <w:pPr>
            <w:pStyle w:val="B4EC86C0E81248518C74E138B62479C6"/>
          </w:pPr>
          <w:r w:rsidRPr="00853F0C">
            <w:rPr>
              <w:rStyle w:val="a3"/>
            </w:rPr>
            <w:t>Место для ввода текста.</w:t>
          </w:r>
        </w:p>
      </w:docPartBody>
    </w:docPart>
    <w:docPart>
      <w:docPartPr>
        <w:name w:val="CDE9694717DA433EB96F41B8B0426C9E"/>
        <w:category>
          <w:name w:val="Общие"/>
          <w:gallery w:val="placeholder"/>
        </w:category>
        <w:types>
          <w:type w:val="bbPlcHdr"/>
        </w:types>
        <w:behaviors>
          <w:behavior w:val="content"/>
        </w:behaviors>
        <w:guid w:val="{B6934BB9-6C56-4F6C-A004-9B5787B85615}"/>
      </w:docPartPr>
      <w:docPartBody>
        <w:p w:rsidR="00383AAB" w:rsidRDefault="0078504C" w:rsidP="0078504C">
          <w:pPr>
            <w:pStyle w:val="CDE9694717DA433EB96F41B8B0426C9E"/>
          </w:pPr>
          <w:r w:rsidRPr="00853F0C">
            <w:rPr>
              <w:rStyle w:val="a3"/>
            </w:rPr>
            <w:t>Место для ввода текста.</w:t>
          </w:r>
        </w:p>
      </w:docPartBody>
    </w:docPart>
    <w:docPart>
      <w:docPartPr>
        <w:name w:val="8BBE069CD1314AFAB6DD12BF1CA26A80"/>
        <w:category>
          <w:name w:val="Общие"/>
          <w:gallery w:val="placeholder"/>
        </w:category>
        <w:types>
          <w:type w:val="bbPlcHdr"/>
        </w:types>
        <w:behaviors>
          <w:behavior w:val="content"/>
        </w:behaviors>
        <w:guid w:val="{B939DC73-FD9A-471F-B01F-4AD868EB822B}"/>
      </w:docPartPr>
      <w:docPartBody>
        <w:p w:rsidR="00383AAB" w:rsidRDefault="0078504C" w:rsidP="0078504C">
          <w:pPr>
            <w:pStyle w:val="8BBE069CD1314AFAB6DD12BF1CA26A80"/>
          </w:pPr>
          <w:r w:rsidRPr="00853F0C">
            <w:rPr>
              <w:rStyle w:val="a3"/>
            </w:rPr>
            <w:t>Место для ввода текста.</w:t>
          </w:r>
        </w:p>
      </w:docPartBody>
    </w:docPart>
    <w:docPart>
      <w:docPartPr>
        <w:name w:val="FFA5B4B2D0D24CF3AFCE2D3C0D3A88CF"/>
        <w:category>
          <w:name w:val="Общие"/>
          <w:gallery w:val="placeholder"/>
        </w:category>
        <w:types>
          <w:type w:val="bbPlcHdr"/>
        </w:types>
        <w:behaviors>
          <w:behavior w:val="content"/>
        </w:behaviors>
        <w:guid w:val="{2D3E4DC6-83E5-428A-995D-A93D395A5CA6}"/>
      </w:docPartPr>
      <w:docPartBody>
        <w:p w:rsidR="00383AAB" w:rsidRDefault="0078504C" w:rsidP="0078504C">
          <w:pPr>
            <w:pStyle w:val="FFA5B4B2D0D24CF3AFCE2D3C0D3A88CF"/>
          </w:pPr>
          <w:r w:rsidRPr="00853F0C">
            <w:rPr>
              <w:rStyle w:val="a3"/>
            </w:rPr>
            <w:t>Место для ввода текста.</w:t>
          </w:r>
        </w:p>
      </w:docPartBody>
    </w:docPart>
    <w:docPart>
      <w:docPartPr>
        <w:name w:val="188CE48E832340CABA2E7848155A7C27"/>
        <w:category>
          <w:name w:val="Общие"/>
          <w:gallery w:val="placeholder"/>
        </w:category>
        <w:types>
          <w:type w:val="bbPlcHdr"/>
        </w:types>
        <w:behaviors>
          <w:behavior w:val="content"/>
        </w:behaviors>
        <w:guid w:val="{BB8DACF7-58F8-4073-A474-6741D6448775}"/>
      </w:docPartPr>
      <w:docPartBody>
        <w:p w:rsidR="00383AAB" w:rsidRDefault="0078504C" w:rsidP="0078504C">
          <w:pPr>
            <w:pStyle w:val="188CE48E832340CABA2E7848155A7C27"/>
          </w:pPr>
          <w:r w:rsidRPr="00853F0C">
            <w:rPr>
              <w:rStyle w:val="a3"/>
            </w:rPr>
            <w:t>Место для ввода текста.</w:t>
          </w:r>
        </w:p>
      </w:docPartBody>
    </w:docPart>
    <w:docPart>
      <w:docPartPr>
        <w:name w:val="19E1F11ED77A447D9A176A6FF7504215"/>
        <w:category>
          <w:name w:val="Общие"/>
          <w:gallery w:val="placeholder"/>
        </w:category>
        <w:types>
          <w:type w:val="bbPlcHdr"/>
        </w:types>
        <w:behaviors>
          <w:behavior w:val="content"/>
        </w:behaviors>
        <w:guid w:val="{E010E245-773D-474D-8DEC-008437B1ACDD}"/>
      </w:docPartPr>
      <w:docPartBody>
        <w:p w:rsidR="00383AAB" w:rsidRDefault="0078504C" w:rsidP="0078504C">
          <w:pPr>
            <w:pStyle w:val="19E1F11ED77A447D9A176A6FF7504215"/>
          </w:pPr>
          <w:r w:rsidRPr="00853F0C">
            <w:rPr>
              <w:rStyle w:val="a3"/>
            </w:rPr>
            <w:t>Место для ввода текста.</w:t>
          </w:r>
        </w:p>
      </w:docPartBody>
    </w:docPart>
    <w:docPart>
      <w:docPartPr>
        <w:name w:val="2D254341635B4A9DA615D6CB1B2D03FC"/>
        <w:category>
          <w:name w:val="Общие"/>
          <w:gallery w:val="placeholder"/>
        </w:category>
        <w:types>
          <w:type w:val="bbPlcHdr"/>
        </w:types>
        <w:behaviors>
          <w:behavior w:val="content"/>
        </w:behaviors>
        <w:guid w:val="{50A3930B-8D97-4011-AF04-FCB298982244}"/>
      </w:docPartPr>
      <w:docPartBody>
        <w:p w:rsidR="00A119E0" w:rsidRDefault="007A459D" w:rsidP="007A459D">
          <w:pPr>
            <w:pStyle w:val="2D254341635B4A9DA615D6CB1B2D03FC"/>
          </w:pPr>
          <w:r w:rsidRPr="00853F0C">
            <w:rPr>
              <w:rStyle w:val="a3"/>
            </w:rPr>
            <w:t>Место для ввода текста.</w:t>
          </w:r>
        </w:p>
        <w:bookmarkStart w:id="8" w:name="НПлана"/>
        <w:bookmarkStart w:id="9" w:name="НПлана"/>
        <w:bookmarkStart w:id="10" w:name="НПлана"/>
        <w:bookmarkStart w:id="11" w:name="НПлана"/>
        <w:bookmarkStart w:id="12" w:name="НПлана"/>
        <w:bookmarkStart w:id="13" w:name="НПлана"/>
        <w:bookmarkStart w:id="14" w:name="НПлана"/>
        <w:bookmarkStart w:id="15" w:name="НПлана"/>
        <w:bookmarkStart w:id="16" w:name="НПлана"/>
        <w:bookmarkStart w:id="17" w:name="НПлана"/>
        <w:bookmarkStart w:id="18" w:name="НПлана"/>
        <w:bookmarkStart w:id="19" w:name="НПлана"/>
        <w:bookmarkStart w:id="20" w:name="НПлана"/>
        <w:bookmarkStart w:id="21" w:name="НПлана"/>
        <w:bookmarkStart w:id="22" w:name="НПлана"/>
        <w:bookmarkStart w:id="23" w:name="НПлана"/>
        <w:bookmarkStart w:id="24" w:name="НПлана"/>
        <w:bookmarkStart w:id="25" w:name="НПлана"/>
        <w:bookmarkStart w:id="26" w:name="НПлана"/>
        <w:bookmarkStart w:id="27" w:name="НПлана"/>
        <w:bookmarkStart w:id="28" w:name="НПлана"/>
        <w:bookmarkStart w:id="29" w:name="НПлана"/>
        <w:bookmarkStart w:id="30" w:name="НПлана"/>
        <w:bookmarkStart w:id="31" w:name="НПлана"/>
        <w:bookmarkStart w:id="32" w:name="НПлана"/>
        <w:bookmarkStart w:id="33" w:name="НПлана"/>
        <w:bookmarkStart w:id="34" w:name="НПлана"/>
        <w:bookmarkStart w:id="35" w:name="НПлана"/>
        <w:bookmarkStart w:id="36" w:name="НПлана"/>
        <w:bookmarkStart w:id="37" w:name="НПлана"/>
        <w:bookmarkStart w:id="38" w:name="НПлана"/>
        <w:bookmarkStart w:id="39" w:name="НПлана"/>
        <w:bookmarkStart w:id="40" w:name="НПлана"/>
        <w:bookmarkStart w:id="41" w:name="НПлана"/>
        <w:bookmarkStart w:id="42" w:name="НПлана"/>
        <w:bookmarkStart w:id="43" w:name="НПлана"/>
        <w:bookmarkStart w:id="44" w:name="НПлана"/>
        <w:bookmarkStart w:id="45" w:name="НПлана"/>
        <w:bookmarkStart w:id="46" w:name="НПлана"/>
        <w:bookmarkStart w:id="47" w:name="НПлана"/>
        <w:bookmarkStart w:id="48" w:name="НПлана"/>
        <w:bookmarkStart w:id="49" w:name="НПлана"/>
        <w:bookmarkStart w:id="50" w:name="НПлана"/>
        <w:bookmarkStart w:id="51" w:name="НПлана"/>
        <w:bookmarkStart w:id="52" w:name="НПлана"/>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docPartBody>
    </w:docPart>
    <w:docPart>
      <w:docPartPr>
        <w:name w:val="36F48D01A0A44A0FBD81B4A8CC1D3D2D"/>
        <w:category>
          <w:name w:val="Общие"/>
          <w:gallery w:val="placeholder"/>
        </w:category>
        <w:types>
          <w:type w:val="bbPlcHdr"/>
        </w:types>
        <w:behaviors>
          <w:behavior w:val="content"/>
        </w:behaviors>
        <w:guid w:val="{CEEE7FBB-3A07-43D6-99FD-C52C76BCBC9A}"/>
      </w:docPartPr>
      <w:docPartBody>
        <w:p w:rsidR="002838DB" w:rsidRDefault="008E5753" w:rsidP="008E5753">
          <w:pPr>
            <w:pStyle w:val="36F48D01A0A44A0FBD81B4A8CC1D3D2D"/>
          </w:pPr>
          <w:r w:rsidRPr="00853F0C">
            <w:rPr>
              <w:rStyle w:val="a3"/>
            </w:rPr>
            <w:t>Место для ввода текста.</w:t>
          </w:r>
        </w:p>
      </w:docPartBody>
    </w:docPart>
    <w:docPart>
      <w:docPartPr>
        <w:name w:val="CFA3A02E637740008C90BCDA5AC9AA75"/>
        <w:category>
          <w:name w:val="Общие"/>
          <w:gallery w:val="placeholder"/>
        </w:category>
        <w:types>
          <w:type w:val="bbPlcHdr"/>
        </w:types>
        <w:behaviors>
          <w:behavior w:val="content"/>
        </w:behaviors>
        <w:guid w:val="{18E3FFF9-E1CB-4C00-9B5C-98D283763647}"/>
      </w:docPartPr>
      <w:docPartBody>
        <w:p w:rsidR="00000000" w:rsidRDefault="00C834E8" w:rsidP="00C834E8">
          <w:pPr>
            <w:pStyle w:val="CFA3A02E637740008C90BCDA5AC9AA75"/>
          </w:pPr>
          <w:bookmarkStart w:id="53" w:name="НПлана"/>
          <w:bookmarkStart w:id="54" w:name="НПлана"/>
          <w:bookmarkStart w:id="55" w:name="НПлана"/>
          <w:bookmarkStart w:id="56" w:name="НПлана"/>
          <w:bookmarkEnd w:id="53"/>
          <w:bookmarkEnd w:id="54"/>
          <w:bookmarkEnd w:id="55"/>
          <w:r w:rsidRPr="00853F0C">
            <w:rPr>
              <w:rStyle w:val="a3"/>
            </w:rPr>
            <w:t xml:space="preserve">Место для ввода </w:t>
          </w:r>
          <w:r>
            <w:rPr>
              <w:rStyle w:val="a3"/>
            </w:rPr>
            <w:t>номера</w:t>
          </w:r>
          <w:bookmarkEnd w:id="56"/>
        </w:p>
      </w:docPartBody>
    </w:docPart>
    <w:docPart>
      <w:docPartPr>
        <w:name w:val="C4768F610A524C25A789AC0AA2CBFB9A"/>
        <w:category>
          <w:name w:val="Общие"/>
          <w:gallery w:val="placeholder"/>
        </w:category>
        <w:types>
          <w:type w:val="bbPlcHdr"/>
        </w:types>
        <w:behaviors>
          <w:behavior w:val="content"/>
        </w:behaviors>
        <w:guid w:val="{D481E1FC-E54A-475A-BDB9-86C91526C35B}"/>
      </w:docPartPr>
      <w:docPartBody>
        <w:p w:rsidR="00000000" w:rsidRDefault="00C834E8" w:rsidP="00C834E8">
          <w:pPr>
            <w:pStyle w:val="C4768F610A524C25A789AC0AA2CBFB9A"/>
          </w:pPr>
          <w:bookmarkStart w:id="57" w:name="НПлана"/>
          <w:r w:rsidRPr="00853F0C">
            <w:rPr>
              <w:rStyle w:val="a3"/>
            </w:rPr>
            <w:t xml:space="preserve">Место для ввода </w:t>
          </w:r>
          <w:r>
            <w:rPr>
              <w:rStyle w:val="a3"/>
            </w:rPr>
            <w:t>номера</w:t>
          </w:r>
          <w:bookmarkEnd w:id="57"/>
        </w:p>
      </w:docPartBody>
    </w:docPart>
    <w:docPart>
      <w:docPartPr>
        <w:name w:val="7E94ADBB3C6949A183163FDDE06844B8"/>
        <w:category>
          <w:name w:val="Общие"/>
          <w:gallery w:val="placeholder"/>
        </w:category>
        <w:types>
          <w:type w:val="bbPlcHdr"/>
        </w:types>
        <w:behaviors>
          <w:behavior w:val="content"/>
        </w:behaviors>
        <w:guid w:val="{38AB4661-6160-4885-9D5A-B13583095BBE}"/>
      </w:docPartPr>
      <w:docPartBody>
        <w:p w:rsidR="00000000" w:rsidRDefault="00C834E8" w:rsidP="00C834E8">
          <w:pPr>
            <w:pStyle w:val="7E94ADBB3C6949A183163FDDE06844B8"/>
          </w:pPr>
          <w:bookmarkStart w:id="58" w:name="НПлана"/>
          <w:r w:rsidRPr="00853F0C">
            <w:rPr>
              <w:rStyle w:val="a3"/>
            </w:rPr>
            <w:t xml:space="preserve">Место для ввода </w:t>
          </w:r>
          <w:r>
            <w:rPr>
              <w:rStyle w:val="a3"/>
            </w:rPr>
            <w:t>номера</w:t>
          </w:r>
          <w:bookmarkEnd w:id="58"/>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504C"/>
    <w:rsid w:val="00084C3A"/>
    <w:rsid w:val="000A0E4A"/>
    <w:rsid w:val="00206F26"/>
    <w:rsid w:val="002374DD"/>
    <w:rsid w:val="00253BB1"/>
    <w:rsid w:val="002838DB"/>
    <w:rsid w:val="00331B26"/>
    <w:rsid w:val="003378CC"/>
    <w:rsid w:val="00383AAB"/>
    <w:rsid w:val="003E1032"/>
    <w:rsid w:val="003E6802"/>
    <w:rsid w:val="004849BA"/>
    <w:rsid w:val="004E0463"/>
    <w:rsid w:val="00524E82"/>
    <w:rsid w:val="00562C75"/>
    <w:rsid w:val="005C3F0B"/>
    <w:rsid w:val="005D7DE0"/>
    <w:rsid w:val="005E4FF0"/>
    <w:rsid w:val="00702183"/>
    <w:rsid w:val="007719DE"/>
    <w:rsid w:val="0078504C"/>
    <w:rsid w:val="007A459D"/>
    <w:rsid w:val="0082233D"/>
    <w:rsid w:val="008376F3"/>
    <w:rsid w:val="00840A67"/>
    <w:rsid w:val="00877626"/>
    <w:rsid w:val="00884A48"/>
    <w:rsid w:val="00891698"/>
    <w:rsid w:val="008E5753"/>
    <w:rsid w:val="00910168"/>
    <w:rsid w:val="009A15AC"/>
    <w:rsid w:val="009D789D"/>
    <w:rsid w:val="00A100EC"/>
    <w:rsid w:val="00A119E0"/>
    <w:rsid w:val="00A32218"/>
    <w:rsid w:val="00A83B17"/>
    <w:rsid w:val="00B60E2B"/>
    <w:rsid w:val="00B67D72"/>
    <w:rsid w:val="00BA3BCB"/>
    <w:rsid w:val="00C17988"/>
    <w:rsid w:val="00C834E8"/>
    <w:rsid w:val="00D01E09"/>
    <w:rsid w:val="00D97A4D"/>
    <w:rsid w:val="00DA0211"/>
    <w:rsid w:val="00DA1E46"/>
    <w:rsid w:val="00DB5053"/>
    <w:rsid w:val="00E65E1C"/>
    <w:rsid w:val="00EB49DC"/>
    <w:rsid w:val="00ED7D5C"/>
    <w:rsid w:val="00F306EF"/>
    <w:rsid w:val="00FD03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C834E8"/>
    <w:rPr>
      <w:color w:val="808080"/>
    </w:rPr>
  </w:style>
  <w:style w:type="paragraph" w:customStyle="1" w:styleId="B39A4092A1EB406690C48587E69144C3">
    <w:name w:val="B39A4092A1EB406690C48587E69144C3"/>
  </w:style>
  <w:style w:type="paragraph" w:customStyle="1" w:styleId="D01069A996DC4D49943B00611B931695">
    <w:name w:val="D01069A996DC4D49943B00611B931695"/>
  </w:style>
  <w:style w:type="paragraph" w:customStyle="1" w:styleId="2D210EDFB7C94CB5BEFC72F7397B7067">
    <w:name w:val="2D210EDFB7C94CB5BEFC72F7397B7067"/>
  </w:style>
  <w:style w:type="paragraph" w:customStyle="1" w:styleId="FFC72ECC7C3D4F469B7E0010C6EFA621">
    <w:name w:val="FFC72ECC7C3D4F469B7E0010C6EFA621"/>
  </w:style>
  <w:style w:type="paragraph" w:customStyle="1" w:styleId="9F40BDB5DF234EBAA9115A95F589C710">
    <w:name w:val="9F40BDB5DF234EBAA9115A95F589C710"/>
  </w:style>
  <w:style w:type="paragraph" w:customStyle="1" w:styleId="1322AC7ED93F4160955D5F618F045B2B">
    <w:name w:val="1322AC7ED93F4160955D5F618F045B2B"/>
  </w:style>
  <w:style w:type="paragraph" w:customStyle="1" w:styleId="98AD9CC1ABCB42109FEDABECC4C8BDBA">
    <w:name w:val="98AD9CC1ABCB42109FEDABECC4C8BDBA"/>
  </w:style>
  <w:style w:type="paragraph" w:customStyle="1" w:styleId="5F6646A80A9349039635A284A74ECD9E">
    <w:name w:val="5F6646A80A9349039635A284A74ECD9E"/>
  </w:style>
  <w:style w:type="paragraph" w:customStyle="1" w:styleId="3FC7FE6DC07F4F7E800ED981EC02BE60">
    <w:name w:val="3FC7FE6DC07F4F7E800ED981EC02BE60"/>
    <w:rsid w:val="00562C75"/>
  </w:style>
  <w:style w:type="paragraph" w:customStyle="1" w:styleId="93F08529997249A0AEA3FDAB40AE5E03">
    <w:name w:val="93F08529997249A0AEA3FDAB40AE5E03"/>
  </w:style>
  <w:style w:type="paragraph" w:customStyle="1" w:styleId="87E31F6AD9724E68AC007C0E112748B8">
    <w:name w:val="87E31F6AD9724E68AC007C0E112748B8"/>
    <w:rsid w:val="00562C75"/>
  </w:style>
  <w:style w:type="paragraph" w:customStyle="1" w:styleId="EA12B715EA40440B8ECB54FC6987B2FB">
    <w:name w:val="EA12B715EA40440B8ECB54FC6987B2FB"/>
    <w:rsid w:val="00562C75"/>
  </w:style>
  <w:style w:type="paragraph" w:customStyle="1" w:styleId="57975BA892F24D2C9515E863D88565CF">
    <w:name w:val="57975BA892F24D2C9515E863D88565CF"/>
  </w:style>
  <w:style w:type="paragraph" w:customStyle="1" w:styleId="858934837EDA4CC2ACA5D14214E4DDA0">
    <w:name w:val="858934837EDA4CC2ACA5D14214E4DDA0"/>
  </w:style>
  <w:style w:type="paragraph" w:customStyle="1" w:styleId="8F1A9004E41140558FB8FCEBEE834A85">
    <w:name w:val="8F1A9004E41140558FB8FCEBEE834A85"/>
  </w:style>
  <w:style w:type="paragraph" w:customStyle="1" w:styleId="AEB97CC797814FEC8253EF726E065B66">
    <w:name w:val="AEB97CC797814FEC8253EF726E065B66"/>
  </w:style>
  <w:style w:type="paragraph" w:customStyle="1" w:styleId="9A70EDD43DE64CE0A5A3949828371AF8">
    <w:name w:val="9A70EDD43DE64CE0A5A3949828371AF8"/>
  </w:style>
  <w:style w:type="paragraph" w:customStyle="1" w:styleId="F432985E16314ED6A48FFC666DB94534">
    <w:name w:val="F432985E16314ED6A48FFC666DB94534"/>
  </w:style>
  <w:style w:type="paragraph" w:customStyle="1" w:styleId="0B32562955BB46C68FF8B009CA33DD89">
    <w:name w:val="0B32562955BB46C68FF8B009CA33DD89"/>
  </w:style>
  <w:style w:type="paragraph" w:customStyle="1" w:styleId="8AE2FA2C63F940D190824F6DB6D9ABAE">
    <w:name w:val="8AE2FA2C63F940D190824F6DB6D9ABAE"/>
  </w:style>
  <w:style w:type="paragraph" w:customStyle="1" w:styleId="4B2E5B5C9E1A4DE485787170FCE9C7AB">
    <w:name w:val="4B2E5B5C9E1A4DE485787170FCE9C7AB"/>
  </w:style>
  <w:style w:type="paragraph" w:customStyle="1" w:styleId="1F5CB2F54FA24C8B8E361EAF1275C0E5">
    <w:name w:val="1F5CB2F54FA24C8B8E361EAF1275C0E5"/>
  </w:style>
  <w:style w:type="paragraph" w:customStyle="1" w:styleId="11CC4979353C424CA4A4D7E253232EE6">
    <w:name w:val="11CC4979353C424CA4A4D7E253232EE6"/>
  </w:style>
  <w:style w:type="paragraph" w:customStyle="1" w:styleId="E76FE4078ED94B0695243C80D3AEFDDC">
    <w:name w:val="E76FE4078ED94B0695243C80D3AEFDDC"/>
  </w:style>
  <w:style w:type="paragraph" w:customStyle="1" w:styleId="40B5965054454E3CBFFF79FDD3DEC677">
    <w:name w:val="40B5965054454E3CBFFF79FDD3DEC677"/>
  </w:style>
  <w:style w:type="paragraph" w:customStyle="1" w:styleId="CC9AC448B5FA4F68A9263598EA4273EE">
    <w:name w:val="CC9AC448B5FA4F68A9263598EA4273EE"/>
  </w:style>
  <w:style w:type="paragraph" w:customStyle="1" w:styleId="298E89FFEE384181BA2DD2FB0450FD9B">
    <w:name w:val="298E89FFEE384181BA2DD2FB0450FD9B"/>
  </w:style>
  <w:style w:type="paragraph" w:customStyle="1" w:styleId="7A27F228AF0D470A835C7D4FDFEC4981">
    <w:name w:val="7A27F228AF0D470A835C7D4FDFEC4981"/>
  </w:style>
  <w:style w:type="paragraph" w:customStyle="1" w:styleId="0B6FB77B5E684FECBF906E2A21D1BAF2">
    <w:name w:val="0B6FB77B5E684FECBF906E2A21D1BAF2"/>
  </w:style>
  <w:style w:type="paragraph" w:customStyle="1" w:styleId="932061A8BE1840919652F70315E53D28">
    <w:name w:val="932061A8BE1840919652F70315E53D28"/>
  </w:style>
  <w:style w:type="paragraph" w:customStyle="1" w:styleId="9109131B94864E19946AFF90D776CCCC">
    <w:name w:val="9109131B94864E19946AFF90D776CCCC"/>
  </w:style>
  <w:style w:type="paragraph" w:customStyle="1" w:styleId="38DE54D9B2164CE1A363F199EE438457">
    <w:name w:val="38DE54D9B2164CE1A363F199EE438457"/>
  </w:style>
  <w:style w:type="paragraph" w:customStyle="1" w:styleId="703BE3C96D0F4B4AAEC190C73939856C">
    <w:name w:val="703BE3C96D0F4B4AAEC190C73939856C"/>
  </w:style>
  <w:style w:type="paragraph" w:customStyle="1" w:styleId="FC3073E31A494AC2A6B7EDB1A678E1DD">
    <w:name w:val="FC3073E31A494AC2A6B7EDB1A678E1DD"/>
  </w:style>
  <w:style w:type="paragraph" w:customStyle="1" w:styleId="56AB41B0B07A44C3BED57428EB4DA54A">
    <w:name w:val="56AB41B0B07A44C3BED57428EB4DA54A"/>
  </w:style>
  <w:style w:type="paragraph" w:customStyle="1" w:styleId="D19EEAD692A64E818D168B4C5430E35D">
    <w:name w:val="D19EEAD692A64E818D168B4C5430E35D"/>
  </w:style>
  <w:style w:type="paragraph" w:customStyle="1" w:styleId="95734CFAC09749CAB48762B01032B922">
    <w:name w:val="95734CFAC09749CAB48762B01032B922"/>
  </w:style>
  <w:style w:type="paragraph" w:customStyle="1" w:styleId="49782496097A4126AA0F0DA46BE94835">
    <w:name w:val="49782496097A4126AA0F0DA46BE94835"/>
  </w:style>
  <w:style w:type="paragraph" w:customStyle="1" w:styleId="14B17507ED7A42F7BDA03CB33FFD6A39">
    <w:name w:val="14B17507ED7A42F7BDA03CB33FFD6A39"/>
  </w:style>
  <w:style w:type="paragraph" w:customStyle="1" w:styleId="5B16A34F9A564B02BD86C24C53D6569C">
    <w:name w:val="5B16A34F9A564B02BD86C24C53D6569C"/>
  </w:style>
  <w:style w:type="paragraph" w:customStyle="1" w:styleId="B26B37F759A14A738DB0237CF4A7BA7B">
    <w:name w:val="B26B37F759A14A738DB0237CF4A7BA7B"/>
  </w:style>
  <w:style w:type="paragraph" w:customStyle="1" w:styleId="37F67B2838A54A72B13EE428EC05A6B1">
    <w:name w:val="37F67B2838A54A72B13EE428EC05A6B1"/>
  </w:style>
  <w:style w:type="paragraph" w:customStyle="1" w:styleId="4C514DF348EE425FAE966477FC7000F7">
    <w:name w:val="4C514DF348EE425FAE966477FC7000F7"/>
  </w:style>
  <w:style w:type="paragraph" w:customStyle="1" w:styleId="37AD041BB95F4949B6684383CCFF7E3F">
    <w:name w:val="37AD041BB95F4949B6684383CCFF7E3F"/>
  </w:style>
  <w:style w:type="paragraph" w:customStyle="1" w:styleId="BB1250AA85E944DE8ED8EAE69555BE17">
    <w:name w:val="BB1250AA85E944DE8ED8EAE69555BE17"/>
  </w:style>
  <w:style w:type="paragraph" w:customStyle="1" w:styleId="4836B1622C68424FA927761DB1EA663A">
    <w:name w:val="4836B1622C68424FA927761DB1EA663A"/>
  </w:style>
  <w:style w:type="paragraph" w:customStyle="1" w:styleId="EDDF0D71FAE344DFB8012DC7957F1A42">
    <w:name w:val="EDDF0D71FAE344DFB8012DC7957F1A42"/>
  </w:style>
  <w:style w:type="paragraph" w:customStyle="1" w:styleId="5984723A0FDD400096DDE4F4B1FED33A">
    <w:name w:val="5984723A0FDD400096DDE4F4B1FED33A"/>
  </w:style>
  <w:style w:type="paragraph" w:customStyle="1" w:styleId="0258EDF935064DC18941F5441045EE1E">
    <w:name w:val="0258EDF935064DC18941F5441045EE1E"/>
  </w:style>
  <w:style w:type="paragraph" w:customStyle="1" w:styleId="990183E24DFD4A7E9877ED703AADEF01">
    <w:name w:val="990183E24DFD4A7E9877ED703AADEF01"/>
  </w:style>
  <w:style w:type="paragraph" w:customStyle="1" w:styleId="4521148D2DCC4482A392EDADE70FD3B1">
    <w:name w:val="4521148D2DCC4482A392EDADE70FD3B1"/>
  </w:style>
  <w:style w:type="paragraph" w:customStyle="1" w:styleId="99E43B938EE948D2B9716B01DF392E5E">
    <w:name w:val="99E43B938EE948D2B9716B01DF392E5E"/>
  </w:style>
  <w:style w:type="paragraph" w:customStyle="1" w:styleId="C96344FC2D5D418689EBC47382F77963">
    <w:name w:val="C96344FC2D5D418689EBC47382F77963"/>
  </w:style>
  <w:style w:type="paragraph" w:customStyle="1" w:styleId="5040EF9E5D9C409C87505D5DD07FB6C4">
    <w:name w:val="5040EF9E5D9C409C87505D5DD07FB6C4"/>
  </w:style>
  <w:style w:type="paragraph" w:customStyle="1" w:styleId="CA83BEB3BABF410FAF558B58BEB6E286">
    <w:name w:val="CA83BEB3BABF410FAF558B58BEB6E286"/>
  </w:style>
  <w:style w:type="paragraph" w:customStyle="1" w:styleId="FF2C9EBED73842C5B401F76B9E7C3950">
    <w:name w:val="FF2C9EBED73842C5B401F76B9E7C3950"/>
  </w:style>
  <w:style w:type="paragraph" w:customStyle="1" w:styleId="7430FC548DFF42C89626430EECE01733">
    <w:name w:val="7430FC548DFF42C89626430EECE01733"/>
  </w:style>
  <w:style w:type="paragraph" w:customStyle="1" w:styleId="CF153736732E4EA08237F1AA2E55749E">
    <w:name w:val="CF153736732E4EA08237F1AA2E55749E"/>
  </w:style>
  <w:style w:type="paragraph" w:customStyle="1" w:styleId="427879C7BB1B44CDB39603D2BFA930C9">
    <w:name w:val="427879C7BB1B44CDB39603D2BFA930C9"/>
  </w:style>
  <w:style w:type="paragraph" w:customStyle="1" w:styleId="EE8C15A5E1B24303A565787181781B78">
    <w:name w:val="EE8C15A5E1B24303A565787181781B78"/>
  </w:style>
  <w:style w:type="paragraph" w:customStyle="1" w:styleId="26B3B5DC0D3F46CB952507F14FE10B82">
    <w:name w:val="26B3B5DC0D3F46CB952507F14FE10B82"/>
  </w:style>
  <w:style w:type="paragraph" w:customStyle="1" w:styleId="3B0451CF42BB49D0BB5BF5A046E22A39">
    <w:name w:val="3B0451CF42BB49D0BB5BF5A046E22A39"/>
  </w:style>
  <w:style w:type="paragraph" w:customStyle="1" w:styleId="165641A6BC2249D28B93D2E1FD42DB06">
    <w:name w:val="165641A6BC2249D28B93D2E1FD42DB06"/>
  </w:style>
  <w:style w:type="paragraph" w:customStyle="1" w:styleId="FF31BC21873A41488A17556A5B7947BC">
    <w:name w:val="FF31BC21873A41488A17556A5B7947BC"/>
  </w:style>
  <w:style w:type="paragraph" w:customStyle="1" w:styleId="F0968848B48744E8BA713F2A18DFE977">
    <w:name w:val="F0968848B48744E8BA713F2A18DFE977"/>
  </w:style>
  <w:style w:type="paragraph" w:customStyle="1" w:styleId="30D1570EE9164D9B919D0D9900BAB3ED">
    <w:name w:val="30D1570EE9164D9B919D0D9900BAB3ED"/>
  </w:style>
  <w:style w:type="paragraph" w:customStyle="1" w:styleId="6B9B661C1EE44F45BFAF21F84C7C1B80">
    <w:name w:val="6B9B661C1EE44F45BFAF21F84C7C1B80"/>
  </w:style>
  <w:style w:type="paragraph" w:customStyle="1" w:styleId="48BECD9AEE6B42D1856ECA19D102B466">
    <w:name w:val="48BECD9AEE6B42D1856ECA19D102B466"/>
  </w:style>
  <w:style w:type="paragraph" w:customStyle="1" w:styleId="D9A6A4E90E7B4ADB866547F6DEBAEA65">
    <w:name w:val="D9A6A4E90E7B4ADB866547F6DEBAEA65"/>
  </w:style>
  <w:style w:type="paragraph" w:customStyle="1" w:styleId="2CF7CC42A75845628A7882CF1A4B6AAE">
    <w:name w:val="2CF7CC42A75845628A7882CF1A4B6AAE"/>
  </w:style>
  <w:style w:type="paragraph" w:customStyle="1" w:styleId="DE0E97C92B3F4EBD8FB0B5C30655A595">
    <w:name w:val="DE0E97C92B3F4EBD8FB0B5C30655A595"/>
  </w:style>
  <w:style w:type="paragraph" w:customStyle="1" w:styleId="C7CD245AD4E84D18A0F93A394D2B03B1">
    <w:name w:val="C7CD245AD4E84D18A0F93A394D2B03B1"/>
  </w:style>
  <w:style w:type="paragraph" w:customStyle="1" w:styleId="4BA78D1D453D4289882EED5C4B466362">
    <w:name w:val="4BA78D1D453D4289882EED5C4B466362"/>
  </w:style>
  <w:style w:type="paragraph" w:customStyle="1" w:styleId="4ABBFC9C84DE42A483DB5BE7E38A973E">
    <w:name w:val="4ABBFC9C84DE42A483DB5BE7E38A973E"/>
  </w:style>
  <w:style w:type="paragraph" w:customStyle="1" w:styleId="FDA6F8C1E95F403E8DEC7319D29D0ECF">
    <w:name w:val="FDA6F8C1E95F403E8DEC7319D29D0ECF"/>
  </w:style>
  <w:style w:type="paragraph" w:customStyle="1" w:styleId="8A552BA9F39D4D8792F6B7F72B773B1C">
    <w:name w:val="8A552BA9F39D4D8792F6B7F72B773B1C"/>
  </w:style>
  <w:style w:type="paragraph" w:customStyle="1" w:styleId="722E1BE5C89D4E4B947F15A81BB37E49">
    <w:name w:val="722E1BE5C89D4E4B947F15A81BB37E49"/>
  </w:style>
  <w:style w:type="paragraph" w:customStyle="1" w:styleId="0358B3DD08D04037B4CA5299BC646B18">
    <w:name w:val="0358B3DD08D04037B4CA5299BC646B18"/>
  </w:style>
  <w:style w:type="paragraph" w:customStyle="1" w:styleId="C5D8B1D9ADE24861A4337F4AA5BC2C62">
    <w:name w:val="C5D8B1D9ADE24861A4337F4AA5BC2C62"/>
  </w:style>
  <w:style w:type="paragraph" w:customStyle="1" w:styleId="C6FDD7BB42004A2BADE9BAAB5F4079B6">
    <w:name w:val="C6FDD7BB42004A2BADE9BAAB5F4079B6"/>
  </w:style>
  <w:style w:type="paragraph" w:customStyle="1" w:styleId="EC0B9B41BCB04736B19A2598BE9C6F8D">
    <w:name w:val="EC0B9B41BCB04736B19A2598BE9C6F8D"/>
    <w:rsid w:val="0078504C"/>
  </w:style>
  <w:style w:type="paragraph" w:customStyle="1" w:styleId="C378D00181124A618DF7F35B8EAE0CEE">
    <w:name w:val="C378D00181124A618DF7F35B8EAE0CEE"/>
    <w:rsid w:val="0078504C"/>
  </w:style>
  <w:style w:type="paragraph" w:customStyle="1" w:styleId="66B5AD575AC24DC8AD8AC0618B3CD8BC">
    <w:name w:val="66B5AD575AC24DC8AD8AC0618B3CD8BC"/>
    <w:rsid w:val="0078504C"/>
  </w:style>
  <w:style w:type="paragraph" w:customStyle="1" w:styleId="CD15231087F943ABBAF80FC3A8DABAA3">
    <w:name w:val="CD15231087F943ABBAF80FC3A8DABAA3"/>
    <w:rsid w:val="0078504C"/>
  </w:style>
  <w:style w:type="paragraph" w:customStyle="1" w:styleId="C154EBE136594C4EAE1E41325AEFEFCB">
    <w:name w:val="C154EBE136594C4EAE1E41325AEFEFCB"/>
    <w:rsid w:val="0078504C"/>
  </w:style>
  <w:style w:type="paragraph" w:customStyle="1" w:styleId="421A2070921144FEB6B591413738D9A5">
    <w:name w:val="421A2070921144FEB6B591413738D9A5"/>
    <w:rsid w:val="0078504C"/>
  </w:style>
  <w:style w:type="paragraph" w:customStyle="1" w:styleId="42A4D44B82FD4D958DFE8F5561F83D8D">
    <w:name w:val="42A4D44B82FD4D958DFE8F5561F83D8D"/>
    <w:rsid w:val="0078504C"/>
  </w:style>
  <w:style w:type="paragraph" w:customStyle="1" w:styleId="49C1ECE68AD744B39EEA97C302A8FFAB">
    <w:name w:val="49C1ECE68AD744B39EEA97C302A8FFAB"/>
    <w:rsid w:val="0078504C"/>
  </w:style>
  <w:style w:type="paragraph" w:customStyle="1" w:styleId="B4EC86C0E81248518C74E138B62479C6">
    <w:name w:val="B4EC86C0E81248518C74E138B62479C6"/>
    <w:rsid w:val="0078504C"/>
  </w:style>
  <w:style w:type="paragraph" w:customStyle="1" w:styleId="CDE9694717DA433EB96F41B8B0426C9E">
    <w:name w:val="CDE9694717DA433EB96F41B8B0426C9E"/>
    <w:rsid w:val="0078504C"/>
  </w:style>
  <w:style w:type="paragraph" w:customStyle="1" w:styleId="8BBE069CD1314AFAB6DD12BF1CA26A80">
    <w:name w:val="8BBE069CD1314AFAB6DD12BF1CA26A80"/>
    <w:rsid w:val="0078504C"/>
  </w:style>
  <w:style w:type="paragraph" w:customStyle="1" w:styleId="FFA5B4B2D0D24CF3AFCE2D3C0D3A88CF">
    <w:name w:val="FFA5B4B2D0D24CF3AFCE2D3C0D3A88CF"/>
    <w:rsid w:val="0078504C"/>
  </w:style>
  <w:style w:type="paragraph" w:customStyle="1" w:styleId="188CE48E832340CABA2E7848155A7C27">
    <w:name w:val="188CE48E832340CABA2E7848155A7C27"/>
    <w:rsid w:val="0078504C"/>
  </w:style>
  <w:style w:type="paragraph" w:customStyle="1" w:styleId="19E1F11ED77A447D9A176A6FF7504215">
    <w:name w:val="19E1F11ED77A447D9A176A6FF7504215"/>
    <w:rsid w:val="0078504C"/>
  </w:style>
  <w:style w:type="paragraph" w:customStyle="1" w:styleId="2D254341635B4A9DA615D6CB1B2D03FC">
    <w:name w:val="2D254341635B4A9DA615D6CB1B2D03FC"/>
    <w:rsid w:val="007A459D"/>
  </w:style>
  <w:style w:type="paragraph" w:customStyle="1" w:styleId="5DCEF89F64854FA199DD5DC756B032A7">
    <w:name w:val="5DCEF89F64854FA199DD5DC756B032A7"/>
    <w:rsid w:val="00840A67"/>
  </w:style>
  <w:style w:type="paragraph" w:customStyle="1" w:styleId="FDF0FBF43D83499A8C525F8DAC3CE1F5">
    <w:name w:val="FDF0FBF43D83499A8C525F8DAC3CE1F5"/>
    <w:rsid w:val="00840A67"/>
  </w:style>
  <w:style w:type="paragraph" w:customStyle="1" w:styleId="0FD5603062D8481DBC41288D8E342409">
    <w:name w:val="0FD5603062D8481DBC41288D8E342409"/>
    <w:rsid w:val="00840A67"/>
  </w:style>
  <w:style w:type="paragraph" w:customStyle="1" w:styleId="DFBE3620B9A1486EA455EAB70F369131">
    <w:name w:val="DFBE3620B9A1486EA455EAB70F369131"/>
    <w:rsid w:val="002374DD"/>
  </w:style>
  <w:style w:type="paragraph" w:customStyle="1" w:styleId="E42CDA6693B74057927F4A909682B9D6">
    <w:name w:val="E42CDA6693B74057927F4A909682B9D6"/>
    <w:rsid w:val="002374DD"/>
  </w:style>
  <w:style w:type="paragraph" w:customStyle="1" w:styleId="C2AC96AD98154A17A61C82A75D2D52C0">
    <w:name w:val="C2AC96AD98154A17A61C82A75D2D52C0"/>
    <w:rsid w:val="002374DD"/>
  </w:style>
  <w:style w:type="paragraph" w:customStyle="1" w:styleId="CDF5B92D27BE4FA491E753BA23127702">
    <w:name w:val="CDF5B92D27BE4FA491E753BA23127702"/>
    <w:rsid w:val="002374DD"/>
  </w:style>
  <w:style w:type="paragraph" w:customStyle="1" w:styleId="8305AA2403A04C40BE50343A39AB4624">
    <w:name w:val="8305AA2403A04C40BE50343A39AB4624"/>
    <w:rsid w:val="002374DD"/>
  </w:style>
  <w:style w:type="paragraph" w:customStyle="1" w:styleId="EE136384F64849849CD6DDB2193E9BB2">
    <w:name w:val="EE136384F64849849CD6DDB2193E9BB2"/>
    <w:rsid w:val="002374DD"/>
  </w:style>
  <w:style w:type="paragraph" w:customStyle="1" w:styleId="E639D56DC8434FB584197FFF973F5B70">
    <w:name w:val="E639D56DC8434FB584197FFF973F5B70"/>
    <w:rsid w:val="002374DD"/>
  </w:style>
  <w:style w:type="paragraph" w:customStyle="1" w:styleId="0BB885378ABD4522A66D23D2609264E8">
    <w:name w:val="0BB885378ABD4522A66D23D2609264E8"/>
    <w:rsid w:val="002374DD"/>
  </w:style>
  <w:style w:type="paragraph" w:customStyle="1" w:styleId="08E2D8E12C424E829D6E076D80FE6C52">
    <w:name w:val="08E2D8E12C424E829D6E076D80FE6C52"/>
    <w:rsid w:val="002374DD"/>
  </w:style>
  <w:style w:type="paragraph" w:customStyle="1" w:styleId="B9A660411F4A4AA5B5F031EFB212BBBC">
    <w:name w:val="B9A660411F4A4AA5B5F031EFB212BBBC"/>
    <w:rsid w:val="00DA0211"/>
  </w:style>
  <w:style w:type="paragraph" w:customStyle="1" w:styleId="DFAAC9AC5BBC4A959FC71F92BB08F65B">
    <w:name w:val="DFAAC9AC5BBC4A959FC71F92BB08F65B"/>
    <w:rsid w:val="00DA0211"/>
  </w:style>
  <w:style w:type="paragraph" w:customStyle="1" w:styleId="819E7B12E5F747A6B739943C446B97CE">
    <w:name w:val="819E7B12E5F747A6B739943C446B97CE"/>
    <w:rsid w:val="00DA0211"/>
  </w:style>
  <w:style w:type="paragraph" w:customStyle="1" w:styleId="36F48D01A0A44A0FBD81B4A8CC1D3D2D">
    <w:name w:val="36F48D01A0A44A0FBD81B4A8CC1D3D2D"/>
    <w:rsid w:val="008E5753"/>
  </w:style>
  <w:style w:type="paragraph" w:customStyle="1" w:styleId="6687D469509443C79C89873F72CF5F4F">
    <w:name w:val="6687D469509443C79C89873F72CF5F4F"/>
    <w:rsid w:val="007719DE"/>
  </w:style>
  <w:style w:type="paragraph" w:customStyle="1" w:styleId="6DD72C9B4EA549FDA9204A9600DD50E2">
    <w:name w:val="6DD72C9B4EA549FDA9204A9600DD50E2"/>
    <w:rsid w:val="007719DE"/>
  </w:style>
  <w:style w:type="paragraph" w:customStyle="1" w:styleId="7512FF812E814153A8050F61C456F08A">
    <w:name w:val="7512FF812E814153A8050F61C456F08A"/>
    <w:rsid w:val="007719DE"/>
  </w:style>
  <w:style w:type="paragraph" w:customStyle="1" w:styleId="CFA3A02E637740008C90BCDA5AC9AA75">
    <w:name w:val="CFA3A02E637740008C90BCDA5AC9AA75"/>
    <w:rsid w:val="00C834E8"/>
  </w:style>
  <w:style w:type="paragraph" w:customStyle="1" w:styleId="C4768F610A524C25A789AC0AA2CBFB9A">
    <w:name w:val="C4768F610A524C25A789AC0AA2CBFB9A"/>
    <w:rsid w:val="00C834E8"/>
  </w:style>
  <w:style w:type="paragraph" w:customStyle="1" w:styleId="7E94ADBB3C6949A183163FDDE06844B8">
    <w:name w:val="7E94ADBB3C6949A183163FDDE06844B8"/>
    <w:rsid w:val="00C834E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5775F1-39C0-4215-9169-DF66CF1DB8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16.01.2024 Шаблон документация о закупке (конкурс;ЭФ,СМСП).dotx</Template>
  <TotalTime>216</TotalTime>
  <Pages>1</Pages>
  <Words>8576</Words>
  <Characters>48886</Characters>
  <Application>Microsoft Office Word</Application>
  <DocSecurity>0</DocSecurity>
  <Lines>407</Lines>
  <Paragraphs>114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Конкурс; ЭФ</cp:keywords>
  <dc:description/>
  <cp:lastModifiedBy>Sharymova Irina</cp:lastModifiedBy>
  <cp:revision>87</cp:revision>
  <cp:lastPrinted>2024-06-03T00:48:00Z</cp:lastPrinted>
  <dcterms:created xsi:type="dcterms:W3CDTF">2024-02-19T06:42:00Z</dcterms:created>
  <dcterms:modified xsi:type="dcterms:W3CDTF">2024-06-03T00:48:00Z</dcterms:modified>
  <cp:category>Шаблоны</cp:category>
</cp:coreProperties>
</file>